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7"/>
        <w:tblW w:w="0" w:type="auto"/>
        <w:tblLook w:val="00A0" w:firstRow="1" w:lastRow="0" w:firstColumn="1" w:lastColumn="0" w:noHBand="0" w:noVBand="0"/>
      </w:tblPr>
      <w:tblGrid>
        <w:gridCol w:w="9286"/>
      </w:tblGrid>
      <w:tr w:rsidR="00695B61" w:rsidRPr="006A65CC" w14:paraId="1BE84282" w14:textId="77777777" w:rsidTr="00F517FD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14:paraId="0D875583" w14:textId="77777777" w:rsidR="00695B61" w:rsidRPr="006A65CC" w:rsidRDefault="00695B61" w:rsidP="00F517FD">
            <w:pPr>
              <w:rPr>
                <w:rFonts w:cs="Times New Roman"/>
                <w:szCs w:val="28"/>
              </w:rPr>
            </w:pPr>
            <w:bookmarkStart w:id="0" w:name="_GoBack"/>
            <w:bookmarkEnd w:id="0"/>
          </w:p>
        </w:tc>
      </w:tr>
    </w:tbl>
    <w:p w14:paraId="384C2661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4B20CE37" w14:textId="77777777" w:rsidR="00C56E22" w:rsidRDefault="00C56E22" w:rsidP="00695B61">
      <w:pPr>
        <w:jc w:val="both"/>
        <w:rPr>
          <w:rFonts w:cs="Times New Roman"/>
          <w:szCs w:val="28"/>
        </w:rPr>
      </w:pPr>
    </w:p>
    <w:p w14:paraId="4493E07B" w14:textId="77777777" w:rsidR="00C56E22" w:rsidRDefault="00C56E22" w:rsidP="00695B61">
      <w:pPr>
        <w:jc w:val="both"/>
        <w:rPr>
          <w:rFonts w:cs="Times New Roman"/>
          <w:szCs w:val="28"/>
        </w:rPr>
      </w:pPr>
    </w:p>
    <w:p w14:paraId="7817B9FA" w14:textId="77777777" w:rsidR="00C56E22" w:rsidRDefault="00C56E22" w:rsidP="00695B61">
      <w:pPr>
        <w:jc w:val="both"/>
        <w:rPr>
          <w:rFonts w:cs="Times New Roman"/>
          <w:szCs w:val="28"/>
        </w:rPr>
      </w:pPr>
    </w:p>
    <w:p w14:paraId="4146B038" w14:textId="77777777" w:rsidR="00C56E22" w:rsidRPr="00C56E22" w:rsidRDefault="00C56E22" w:rsidP="00695B61">
      <w:pPr>
        <w:jc w:val="both"/>
        <w:rPr>
          <w:rFonts w:cs="Times New Roman"/>
          <w:szCs w:val="28"/>
        </w:rPr>
      </w:pPr>
    </w:p>
    <w:p w14:paraId="5C693712" w14:textId="77777777" w:rsidR="00695B61" w:rsidRDefault="00695B61" w:rsidP="00695B61">
      <w:pPr>
        <w:jc w:val="both"/>
        <w:rPr>
          <w:rFonts w:cs="Times New Roman"/>
          <w:szCs w:val="28"/>
        </w:rPr>
      </w:pPr>
    </w:p>
    <w:p w14:paraId="4B729397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0594F0D5" w14:textId="77777777" w:rsidR="00695B61" w:rsidRDefault="00695B61" w:rsidP="00695B61">
      <w:pPr>
        <w:ind w:right="5101"/>
        <w:jc w:val="both"/>
        <w:rPr>
          <w:rFonts w:cs="Times New Roman"/>
          <w:szCs w:val="28"/>
        </w:rPr>
      </w:pPr>
    </w:p>
    <w:p w14:paraId="3DE7E136" w14:textId="77777777" w:rsidR="00E86EF2" w:rsidRDefault="00E86EF2" w:rsidP="00695B61">
      <w:pPr>
        <w:ind w:right="5101"/>
        <w:jc w:val="both"/>
        <w:rPr>
          <w:rFonts w:cs="Times New Roman"/>
          <w:szCs w:val="28"/>
        </w:rPr>
      </w:pPr>
    </w:p>
    <w:p w14:paraId="669751D4" w14:textId="2C261BFB" w:rsidR="00695B61" w:rsidRDefault="00BC4B2F" w:rsidP="00267E4F">
      <w:pPr>
        <w:ind w:right="5385" w:firstLine="0"/>
        <w:rPr>
          <w:rFonts w:cs="Times New Roman"/>
          <w:szCs w:val="28"/>
        </w:rPr>
      </w:pPr>
      <w:r w:rsidRPr="00BC4B2F">
        <w:rPr>
          <w:rFonts w:cs="Times New Roman"/>
          <w:szCs w:val="28"/>
        </w:rPr>
        <w:t>Об</w:t>
      </w:r>
      <w:r w:rsidR="00267E4F">
        <w:rPr>
          <w:rFonts w:cs="Times New Roman"/>
          <w:szCs w:val="28"/>
        </w:rPr>
        <w:t xml:space="preserve"> </w:t>
      </w:r>
      <w:r w:rsidRPr="00BC4B2F">
        <w:rPr>
          <w:rFonts w:cs="Times New Roman"/>
          <w:szCs w:val="28"/>
        </w:rPr>
        <w:t xml:space="preserve">утверждении </w:t>
      </w:r>
      <w:r w:rsidR="00267E4F">
        <w:rPr>
          <w:rFonts w:cs="Times New Roman"/>
          <w:szCs w:val="28"/>
        </w:rPr>
        <w:t>Порядка предоставления</w:t>
      </w:r>
      <w:r w:rsidRPr="00BC4B2F">
        <w:rPr>
          <w:rFonts w:cs="Times New Roman"/>
          <w:szCs w:val="28"/>
        </w:rPr>
        <w:t xml:space="preserve"> услуги «Прием заявлений о предоставлении социальных услуг в организациях социального обслуживания»</w:t>
      </w:r>
    </w:p>
    <w:p w14:paraId="562B1179" w14:textId="77777777" w:rsidR="00695B61" w:rsidRDefault="00695B61" w:rsidP="00695B61">
      <w:pPr>
        <w:ind w:right="-2"/>
        <w:jc w:val="both"/>
        <w:rPr>
          <w:rFonts w:cs="Times New Roman"/>
          <w:szCs w:val="28"/>
        </w:rPr>
      </w:pPr>
    </w:p>
    <w:p w14:paraId="2AD20DEA" w14:textId="77777777" w:rsidR="00BC4B2F" w:rsidRDefault="00BC4B2F" w:rsidP="00695B61">
      <w:pPr>
        <w:ind w:right="-2"/>
        <w:jc w:val="both"/>
        <w:rPr>
          <w:rFonts w:cs="Times New Roman"/>
          <w:szCs w:val="28"/>
        </w:rPr>
      </w:pPr>
    </w:p>
    <w:p w14:paraId="6A7F9AAD" w14:textId="73F05508" w:rsidR="00267E4F" w:rsidRDefault="00267E4F" w:rsidP="00267E4F">
      <w:pPr>
        <w:ind w:right="-2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Во исполнение </w:t>
      </w:r>
      <w:r w:rsidR="00262AEB">
        <w:rPr>
          <w:rFonts w:cs="Times New Roman"/>
          <w:szCs w:val="28"/>
        </w:rPr>
        <w:t>р</w:t>
      </w:r>
      <w:r w:rsidRPr="00267E4F">
        <w:rPr>
          <w:rFonts w:cs="Times New Roman"/>
          <w:szCs w:val="28"/>
        </w:rPr>
        <w:t>аспоряжени</w:t>
      </w:r>
      <w:r w:rsidR="00262AEB">
        <w:rPr>
          <w:rFonts w:cs="Times New Roman"/>
          <w:szCs w:val="28"/>
        </w:rPr>
        <w:t>я</w:t>
      </w:r>
      <w:r w:rsidRPr="00267E4F">
        <w:rPr>
          <w:rFonts w:cs="Times New Roman"/>
          <w:szCs w:val="28"/>
        </w:rPr>
        <w:t xml:space="preserve"> Правительства РФ от 25</w:t>
      </w:r>
      <w:r w:rsidR="00262AEB">
        <w:rPr>
          <w:rFonts w:cs="Times New Roman"/>
          <w:szCs w:val="28"/>
        </w:rPr>
        <w:t>.04.</w:t>
      </w:r>
      <w:r w:rsidRPr="00267E4F">
        <w:rPr>
          <w:rFonts w:cs="Times New Roman"/>
          <w:szCs w:val="28"/>
        </w:rPr>
        <w:t xml:space="preserve">2011 </w:t>
      </w:r>
      <w:r w:rsidR="00262AEB">
        <w:rPr>
          <w:rFonts w:cs="Times New Roman"/>
          <w:szCs w:val="28"/>
        </w:rPr>
        <w:t>№ </w:t>
      </w:r>
      <w:r w:rsidRPr="00267E4F">
        <w:rPr>
          <w:rFonts w:cs="Times New Roman"/>
          <w:szCs w:val="28"/>
        </w:rPr>
        <w:t>729-р</w:t>
      </w:r>
      <w:r w:rsidR="00536977">
        <w:rPr>
          <w:rFonts w:cs="Times New Roman"/>
          <w:szCs w:val="28"/>
        </w:rPr>
        <w:t xml:space="preserve"> </w:t>
      </w:r>
      <w:proofErr w:type="gramStart"/>
      <w:r w:rsidR="00536977">
        <w:rPr>
          <w:rFonts w:cs="Times New Roman"/>
          <w:szCs w:val="28"/>
        </w:rPr>
        <w:t>«</w:t>
      </w:r>
      <w:r w:rsidR="00536977" w:rsidRPr="00536977">
        <w:rPr>
          <w:rFonts w:cs="Times New Roman"/>
          <w:szCs w:val="28"/>
        </w:rPr>
        <w:t>Об утверждении перечня услуг, оказываемых государственными и муниципальными учреждениями и другими организациями, в которых размещается государственное задание (заказ) или муниципальное задание (заказ), подлежащих включению в реестры государственных или муниципальных услуг и предоставляемых в электронной форме</w:t>
      </w:r>
      <w:r w:rsidR="00536977">
        <w:rPr>
          <w:rFonts w:cs="Times New Roman"/>
          <w:szCs w:val="28"/>
        </w:rPr>
        <w:t>»</w:t>
      </w:r>
      <w:r w:rsidR="00262AEB">
        <w:rPr>
          <w:rFonts w:cs="Times New Roman"/>
          <w:szCs w:val="28"/>
        </w:rPr>
        <w:t xml:space="preserve">, в соответствии с приказом </w:t>
      </w:r>
      <w:r w:rsidR="00262AEB" w:rsidRPr="00262AEB">
        <w:rPr>
          <w:rFonts w:cs="Times New Roman"/>
          <w:szCs w:val="28"/>
        </w:rPr>
        <w:t>департамента информатизации и связи Ярославской области от 28</w:t>
      </w:r>
      <w:r w:rsidR="00262AEB">
        <w:rPr>
          <w:rFonts w:cs="Times New Roman"/>
          <w:szCs w:val="28"/>
        </w:rPr>
        <w:t>.06.</w:t>
      </w:r>
      <w:r w:rsidR="00262AEB" w:rsidRPr="00262AEB">
        <w:rPr>
          <w:rFonts w:cs="Times New Roman"/>
          <w:szCs w:val="28"/>
        </w:rPr>
        <w:t xml:space="preserve">2021 </w:t>
      </w:r>
      <w:r w:rsidR="00262AEB">
        <w:rPr>
          <w:rFonts w:cs="Times New Roman"/>
          <w:szCs w:val="28"/>
        </w:rPr>
        <w:t>№ </w:t>
      </w:r>
      <w:r w:rsidR="00262AEB" w:rsidRPr="00262AEB">
        <w:rPr>
          <w:rFonts w:cs="Times New Roman"/>
          <w:szCs w:val="28"/>
        </w:rPr>
        <w:t xml:space="preserve">94 </w:t>
      </w:r>
      <w:r w:rsidR="00262AEB">
        <w:rPr>
          <w:rFonts w:cs="Times New Roman"/>
          <w:szCs w:val="28"/>
        </w:rPr>
        <w:t>«</w:t>
      </w:r>
      <w:r w:rsidR="00262AEB" w:rsidRPr="00262AEB">
        <w:rPr>
          <w:rFonts w:cs="Times New Roman"/>
          <w:szCs w:val="28"/>
        </w:rPr>
        <w:t>Об утверждении Правил разработки и утверждения порядков предоставления услуг государственными учреждениями и</w:t>
      </w:r>
      <w:proofErr w:type="gramEnd"/>
      <w:r w:rsidR="00262AEB" w:rsidRPr="00262AEB">
        <w:rPr>
          <w:rFonts w:cs="Times New Roman"/>
          <w:szCs w:val="28"/>
        </w:rPr>
        <w:t xml:space="preserve"> другими организациями, в которых размещается государственное задание (заказ) Ярославской области, и о признании </w:t>
      </w:r>
      <w:proofErr w:type="gramStart"/>
      <w:r w:rsidR="00262AEB" w:rsidRPr="00262AEB">
        <w:rPr>
          <w:rFonts w:cs="Times New Roman"/>
          <w:szCs w:val="28"/>
        </w:rPr>
        <w:t>утратившим</w:t>
      </w:r>
      <w:proofErr w:type="gramEnd"/>
      <w:r w:rsidR="00262AEB" w:rsidRPr="00262AEB">
        <w:rPr>
          <w:rFonts w:cs="Times New Roman"/>
          <w:szCs w:val="28"/>
        </w:rPr>
        <w:t xml:space="preserve"> силу приказа департамента информационно-аналитического обеспечения органов государственной власти Ярославской области от 10.02.201</w:t>
      </w:r>
      <w:r w:rsidR="00262AEB">
        <w:rPr>
          <w:rFonts w:cs="Times New Roman"/>
          <w:szCs w:val="28"/>
        </w:rPr>
        <w:t>2 № 1»</w:t>
      </w:r>
    </w:p>
    <w:p w14:paraId="4D4A3888" w14:textId="77777777" w:rsidR="004E33BC" w:rsidRPr="00A61019" w:rsidRDefault="0089714B" w:rsidP="004E33BC">
      <w:pPr>
        <w:autoSpaceDE w:val="0"/>
        <w:autoSpaceDN w:val="0"/>
        <w:adjustRightInd w:val="0"/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>МИНИСТЕРСТВО</w:t>
      </w:r>
      <w:r w:rsidR="004E33BC">
        <w:rPr>
          <w:rFonts w:eastAsiaTheme="minorHAnsi" w:cs="Times New Roman"/>
          <w:szCs w:val="28"/>
        </w:rPr>
        <w:t xml:space="preserve"> ТРУДА И СОЦИАЛЬНОЙ ПОДДЕРЖКИ НАСЕЛЕНИЯ ЯРОСЛАВСКОЙ ОБЛАСТИ </w:t>
      </w:r>
      <w:r w:rsidR="004E33BC">
        <w:rPr>
          <w:rFonts w:cs="Times New Roman"/>
          <w:szCs w:val="28"/>
        </w:rPr>
        <w:t>ПРИКАЗЫВАЕТ:</w:t>
      </w:r>
    </w:p>
    <w:p w14:paraId="118DC143" w14:textId="2146FF1C" w:rsidR="00267E4F" w:rsidRDefault="00267E4F" w:rsidP="00267E4F">
      <w:pPr>
        <w:jc w:val="both"/>
        <w:rPr>
          <w:rFonts w:cs="Times New Roman"/>
          <w:szCs w:val="28"/>
        </w:rPr>
      </w:pPr>
      <w:r w:rsidRPr="00267E4F">
        <w:rPr>
          <w:rFonts w:cs="Times New Roman"/>
          <w:szCs w:val="28"/>
        </w:rPr>
        <w:t>1.</w:t>
      </w:r>
      <w:r w:rsidR="00262AEB">
        <w:rPr>
          <w:rFonts w:cs="Times New Roman"/>
          <w:szCs w:val="28"/>
        </w:rPr>
        <w:t> </w:t>
      </w:r>
      <w:r w:rsidRPr="00267E4F">
        <w:rPr>
          <w:rFonts w:cs="Times New Roman"/>
          <w:szCs w:val="28"/>
        </w:rPr>
        <w:t xml:space="preserve">Утвердить прилагаемый Порядок предоставления услуги </w:t>
      </w:r>
      <w:r w:rsidR="00262AEB" w:rsidRPr="00262AEB">
        <w:rPr>
          <w:rFonts w:cs="Times New Roman"/>
          <w:szCs w:val="28"/>
        </w:rPr>
        <w:t>«Прием заявлений о предоставлении социальных услуг в организациях социального обслуживания»</w:t>
      </w:r>
      <w:r w:rsidRPr="00267E4F">
        <w:rPr>
          <w:rFonts w:cs="Times New Roman"/>
          <w:szCs w:val="28"/>
        </w:rPr>
        <w:t>.</w:t>
      </w:r>
    </w:p>
    <w:p w14:paraId="261D1F77" w14:textId="5EDEDD7D" w:rsidR="00262AEB" w:rsidRDefault="00262AEB" w:rsidP="00262AE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2</w:t>
      </w:r>
      <w:r w:rsidRPr="00A11C22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Pr="00A11C22">
        <w:rPr>
          <w:rFonts w:cs="Times New Roman"/>
          <w:szCs w:val="28"/>
        </w:rPr>
        <w:t xml:space="preserve">Признать утратившими силу </w:t>
      </w:r>
      <w:r>
        <w:rPr>
          <w:rFonts w:cs="Times New Roman"/>
          <w:szCs w:val="28"/>
        </w:rPr>
        <w:t>п</w:t>
      </w:r>
      <w:r w:rsidRPr="00A11C22">
        <w:rPr>
          <w:rFonts w:cs="Times New Roman"/>
          <w:szCs w:val="28"/>
        </w:rPr>
        <w:t>риказ</w:t>
      </w:r>
      <w:r>
        <w:rPr>
          <w:rFonts w:cs="Times New Roman"/>
          <w:szCs w:val="28"/>
        </w:rPr>
        <w:t>ы</w:t>
      </w:r>
      <w:r w:rsidRPr="00A11C22">
        <w:rPr>
          <w:rFonts w:cs="Times New Roman"/>
          <w:szCs w:val="28"/>
        </w:rPr>
        <w:t xml:space="preserve"> департамента труда и</w:t>
      </w:r>
      <w:r>
        <w:rPr>
          <w:rFonts w:cs="Times New Roman"/>
          <w:szCs w:val="28"/>
        </w:rPr>
        <w:t> </w:t>
      </w:r>
      <w:r w:rsidRPr="00A11C22">
        <w:rPr>
          <w:rFonts w:cs="Times New Roman"/>
          <w:szCs w:val="28"/>
        </w:rPr>
        <w:t>социальной поддержки населения Ярославской области</w:t>
      </w:r>
      <w:r>
        <w:rPr>
          <w:rFonts w:cs="Times New Roman"/>
          <w:szCs w:val="28"/>
        </w:rPr>
        <w:t>:</w:t>
      </w:r>
    </w:p>
    <w:p w14:paraId="0D0A1218" w14:textId="77777777" w:rsidR="00262AEB" w:rsidRDefault="00262AEB" w:rsidP="00262AE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- </w:t>
      </w:r>
      <w:r w:rsidRPr="00A11C22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> </w:t>
      </w:r>
      <w:r w:rsidRPr="00A11C22">
        <w:rPr>
          <w:rFonts w:cs="Times New Roman"/>
          <w:szCs w:val="28"/>
        </w:rPr>
        <w:t>30</w:t>
      </w:r>
      <w:r>
        <w:rPr>
          <w:rFonts w:cs="Times New Roman"/>
          <w:szCs w:val="28"/>
        </w:rPr>
        <w:t>.03.</w:t>
      </w:r>
      <w:r w:rsidRPr="00A11C22">
        <w:rPr>
          <w:rFonts w:cs="Times New Roman"/>
          <w:szCs w:val="28"/>
        </w:rPr>
        <w:t xml:space="preserve">2012 </w:t>
      </w:r>
      <w:r>
        <w:rPr>
          <w:rFonts w:cs="Times New Roman"/>
          <w:szCs w:val="28"/>
        </w:rPr>
        <w:t>№ </w:t>
      </w:r>
      <w:r w:rsidRPr="00A11C22">
        <w:rPr>
          <w:rFonts w:cs="Times New Roman"/>
          <w:szCs w:val="28"/>
        </w:rPr>
        <w:t xml:space="preserve">26-12 </w:t>
      </w:r>
      <w:r>
        <w:rPr>
          <w:rFonts w:cs="Times New Roman"/>
          <w:szCs w:val="28"/>
        </w:rPr>
        <w:t>«</w:t>
      </w:r>
      <w:r w:rsidRPr="00A11C22">
        <w:rPr>
          <w:rFonts w:cs="Times New Roman"/>
          <w:szCs w:val="28"/>
        </w:rPr>
        <w:t>Об</w:t>
      </w:r>
      <w:r>
        <w:rPr>
          <w:rFonts w:cs="Times New Roman"/>
          <w:szCs w:val="28"/>
        </w:rPr>
        <w:t> </w:t>
      </w:r>
      <w:r w:rsidRPr="00A11C22">
        <w:rPr>
          <w:rFonts w:cs="Times New Roman"/>
          <w:szCs w:val="28"/>
        </w:rPr>
        <w:t>утверждении Порядка предостав</w:t>
      </w:r>
      <w:r>
        <w:rPr>
          <w:rFonts w:cs="Times New Roman"/>
          <w:szCs w:val="28"/>
        </w:rPr>
        <w:t>ления услуги в электронном виде»;</w:t>
      </w:r>
    </w:p>
    <w:p w14:paraId="5664D73E" w14:textId="77777777" w:rsidR="00262AEB" w:rsidRDefault="00262AEB" w:rsidP="00262AE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8A6F63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> </w:t>
      </w:r>
      <w:r w:rsidRPr="008A6F63">
        <w:rPr>
          <w:rFonts w:cs="Times New Roman"/>
          <w:szCs w:val="28"/>
        </w:rPr>
        <w:t>23</w:t>
      </w:r>
      <w:r>
        <w:rPr>
          <w:rFonts w:cs="Times New Roman"/>
          <w:szCs w:val="28"/>
        </w:rPr>
        <w:t>.07.</w:t>
      </w:r>
      <w:r w:rsidRPr="008A6F63">
        <w:rPr>
          <w:rFonts w:cs="Times New Roman"/>
          <w:szCs w:val="28"/>
        </w:rPr>
        <w:t xml:space="preserve">2015 </w:t>
      </w:r>
      <w:r>
        <w:rPr>
          <w:rFonts w:cs="Times New Roman"/>
          <w:szCs w:val="28"/>
        </w:rPr>
        <w:t>№ </w:t>
      </w:r>
      <w:r w:rsidRPr="008A6F63">
        <w:rPr>
          <w:rFonts w:cs="Times New Roman"/>
          <w:szCs w:val="28"/>
        </w:rPr>
        <w:t xml:space="preserve">39-15 </w:t>
      </w:r>
      <w:r>
        <w:rPr>
          <w:rFonts w:cs="Times New Roman"/>
          <w:szCs w:val="28"/>
        </w:rPr>
        <w:t>«О внесении изменений в </w:t>
      </w:r>
      <w:r w:rsidRPr="008A6F63">
        <w:rPr>
          <w:rFonts w:cs="Times New Roman"/>
          <w:szCs w:val="28"/>
        </w:rPr>
        <w:t>приказ департамента труда и социальной поддержки населения Ярославской области от</w:t>
      </w:r>
      <w:r>
        <w:rPr>
          <w:rFonts w:cs="Times New Roman"/>
          <w:szCs w:val="28"/>
        </w:rPr>
        <w:t> </w:t>
      </w:r>
      <w:r w:rsidRPr="008A6F63">
        <w:rPr>
          <w:rFonts w:cs="Times New Roman"/>
          <w:szCs w:val="28"/>
        </w:rPr>
        <w:t xml:space="preserve">30.03.2012 </w:t>
      </w:r>
      <w:r>
        <w:rPr>
          <w:rFonts w:cs="Times New Roman"/>
          <w:szCs w:val="28"/>
        </w:rPr>
        <w:t>№ </w:t>
      </w:r>
      <w:r w:rsidRPr="008A6F63">
        <w:rPr>
          <w:rFonts w:cs="Times New Roman"/>
          <w:szCs w:val="28"/>
        </w:rPr>
        <w:t>26-12</w:t>
      </w:r>
      <w:r>
        <w:rPr>
          <w:rFonts w:cs="Times New Roman"/>
          <w:szCs w:val="28"/>
        </w:rPr>
        <w:t>»;</w:t>
      </w:r>
    </w:p>
    <w:p w14:paraId="75A24C06" w14:textId="77777777" w:rsidR="00262AEB" w:rsidRDefault="00262AEB" w:rsidP="00262AEB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- </w:t>
      </w:r>
      <w:r w:rsidRPr="008A6F63">
        <w:rPr>
          <w:rFonts w:cs="Times New Roman"/>
          <w:szCs w:val="28"/>
        </w:rPr>
        <w:t>от</w:t>
      </w:r>
      <w:r>
        <w:rPr>
          <w:rFonts w:cs="Times New Roman"/>
          <w:szCs w:val="28"/>
        </w:rPr>
        <w:t> 0</w:t>
      </w:r>
      <w:r w:rsidRPr="008A6F63">
        <w:rPr>
          <w:rFonts w:cs="Times New Roman"/>
          <w:szCs w:val="28"/>
        </w:rPr>
        <w:t>8</w:t>
      </w:r>
      <w:r>
        <w:rPr>
          <w:rFonts w:cs="Times New Roman"/>
          <w:szCs w:val="28"/>
        </w:rPr>
        <w:t>.08.</w:t>
      </w:r>
      <w:r w:rsidRPr="008A6F63">
        <w:rPr>
          <w:rFonts w:cs="Times New Roman"/>
          <w:szCs w:val="28"/>
        </w:rPr>
        <w:t xml:space="preserve">2018 </w:t>
      </w:r>
      <w:r>
        <w:rPr>
          <w:rFonts w:cs="Times New Roman"/>
          <w:szCs w:val="28"/>
        </w:rPr>
        <w:t>№ </w:t>
      </w:r>
      <w:r w:rsidRPr="008A6F63">
        <w:rPr>
          <w:rFonts w:cs="Times New Roman"/>
          <w:szCs w:val="28"/>
        </w:rPr>
        <w:t xml:space="preserve">26-18 </w:t>
      </w:r>
      <w:r>
        <w:rPr>
          <w:rFonts w:cs="Times New Roman"/>
          <w:szCs w:val="28"/>
        </w:rPr>
        <w:t>«О внесении изменений в </w:t>
      </w:r>
      <w:r w:rsidRPr="008A6F63">
        <w:rPr>
          <w:rFonts w:cs="Times New Roman"/>
          <w:szCs w:val="28"/>
        </w:rPr>
        <w:t>приказ департамента труда и социальной поддержки населения Ярославской области от</w:t>
      </w:r>
      <w:r>
        <w:rPr>
          <w:rFonts w:cs="Times New Roman"/>
          <w:szCs w:val="28"/>
        </w:rPr>
        <w:t> </w:t>
      </w:r>
      <w:r w:rsidRPr="008A6F63">
        <w:rPr>
          <w:rFonts w:cs="Times New Roman"/>
          <w:szCs w:val="28"/>
        </w:rPr>
        <w:t xml:space="preserve">30.03.2012 </w:t>
      </w:r>
      <w:r>
        <w:rPr>
          <w:rFonts w:cs="Times New Roman"/>
          <w:szCs w:val="28"/>
        </w:rPr>
        <w:t>№ </w:t>
      </w:r>
      <w:r w:rsidRPr="008A6F63">
        <w:rPr>
          <w:rFonts w:cs="Times New Roman"/>
          <w:szCs w:val="28"/>
        </w:rPr>
        <w:t>26-12</w:t>
      </w:r>
      <w:r>
        <w:rPr>
          <w:rFonts w:cs="Times New Roman"/>
          <w:szCs w:val="28"/>
        </w:rPr>
        <w:t>».</w:t>
      </w:r>
    </w:p>
    <w:p w14:paraId="387853FE" w14:textId="11DFEBC0" w:rsidR="00D8443B" w:rsidRDefault="00262AEB" w:rsidP="00267E4F">
      <w:pPr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3</w:t>
      </w:r>
      <w:r w:rsidR="00267E4F" w:rsidRPr="00267E4F">
        <w:rPr>
          <w:rFonts w:cs="Times New Roman"/>
          <w:szCs w:val="28"/>
        </w:rPr>
        <w:t>.</w:t>
      </w:r>
      <w:r>
        <w:rPr>
          <w:rFonts w:cs="Times New Roman"/>
          <w:szCs w:val="28"/>
        </w:rPr>
        <w:t> </w:t>
      </w:r>
      <w:r w:rsidR="00267E4F" w:rsidRPr="00267E4F">
        <w:rPr>
          <w:rFonts w:cs="Times New Roman"/>
          <w:szCs w:val="28"/>
        </w:rPr>
        <w:t>Приказ вступает в силу через 10 дней после его официального опубликования.</w:t>
      </w:r>
    </w:p>
    <w:p w14:paraId="7B3B0E43" w14:textId="77777777" w:rsidR="00D8443B" w:rsidRDefault="00D8443B" w:rsidP="00D8443B">
      <w:pPr>
        <w:jc w:val="both"/>
        <w:rPr>
          <w:rFonts w:cs="Times New Roman"/>
          <w:szCs w:val="28"/>
        </w:rPr>
      </w:pPr>
    </w:p>
    <w:p w14:paraId="5663CF62" w14:textId="77777777" w:rsidR="00262AEB" w:rsidRDefault="00262AEB" w:rsidP="00D8443B">
      <w:pPr>
        <w:jc w:val="both"/>
        <w:rPr>
          <w:rFonts w:cs="Times New Roman"/>
          <w:szCs w:val="28"/>
        </w:rPr>
      </w:pPr>
    </w:p>
    <w:p w14:paraId="239F1C20" w14:textId="77777777" w:rsidR="00D8443B" w:rsidRDefault="00D8443B" w:rsidP="00D8443B">
      <w:pPr>
        <w:jc w:val="both"/>
        <w:rPr>
          <w:rFonts w:cs="Times New Roman"/>
          <w:szCs w:val="28"/>
        </w:rPr>
      </w:pPr>
    </w:p>
    <w:p w14:paraId="2A06ADCD" w14:textId="77777777"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Министр труда и </w:t>
      </w:r>
      <w:proofErr w:type="gramStart"/>
      <w:r>
        <w:rPr>
          <w:rFonts w:eastAsiaTheme="minorHAnsi" w:cs="Times New Roman"/>
          <w:szCs w:val="28"/>
        </w:rPr>
        <w:t>социальной</w:t>
      </w:r>
      <w:proofErr w:type="gramEnd"/>
      <w:r>
        <w:rPr>
          <w:rFonts w:eastAsiaTheme="minorHAnsi" w:cs="Times New Roman"/>
          <w:szCs w:val="28"/>
        </w:rPr>
        <w:t xml:space="preserve"> </w:t>
      </w:r>
    </w:p>
    <w:p w14:paraId="5D465176" w14:textId="77777777" w:rsidR="00D8443B" w:rsidRDefault="00D8443B" w:rsidP="00D8443B">
      <w:pPr>
        <w:ind w:firstLine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 xml:space="preserve">поддержки населения </w:t>
      </w:r>
    </w:p>
    <w:p w14:paraId="13242A69" w14:textId="27E806F6" w:rsidR="00530513" w:rsidRDefault="00D8443B" w:rsidP="00262AEB">
      <w:pPr>
        <w:ind w:firstLine="0"/>
        <w:jc w:val="both"/>
        <w:rPr>
          <w:rFonts w:cs="Times New Roman"/>
          <w:szCs w:val="28"/>
        </w:rPr>
      </w:pPr>
      <w:r>
        <w:rPr>
          <w:rFonts w:eastAsiaTheme="minorHAnsi" w:cs="Times New Roman"/>
          <w:szCs w:val="28"/>
        </w:rPr>
        <w:t xml:space="preserve">Ярославской области </w:t>
      </w:r>
      <w:r>
        <w:rPr>
          <w:rFonts w:cs="Times New Roman"/>
          <w:szCs w:val="28"/>
        </w:rPr>
        <w:t xml:space="preserve">  </w:t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</w:r>
      <w:r>
        <w:rPr>
          <w:rFonts w:cs="Times New Roman"/>
          <w:szCs w:val="28"/>
        </w:rPr>
        <w:tab/>
        <w:t xml:space="preserve">         Н.Л. Биочино</w:t>
      </w:r>
    </w:p>
    <w:p w14:paraId="6D7BBE35" w14:textId="77777777" w:rsidR="00D8443B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  <w:sectPr w:rsidR="00D8443B" w:rsidSect="00D35AD8">
          <w:headerReference w:type="default" r:id="rId9"/>
          <w:pgSz w:w="11906" w:h="16838" w:code="9"/>
          <w:pgMar w:top="1134" w:right="567" w:bottom="1134" w:left="1985" w:header="709" w:footer="709" w:gutter="0"/>
          <w:pgNumType w:start="1"/>
          <w:cols w:space="708"/>
          <w:titlePg/>
          <w:docGrid w:linePitch="360"/>
        </w:sectPr>
      </w:pPr>
    </w:p>
    <w:p w14:paraId="3F3CDCB5" w14:textId="5FB749D2" w:rsidR="00D8443B" w:rsidRPr="00597434" w:rsidRDefault="00597434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Утвержден</w:t>
      </w:r>
    </w:p>
    <w:p w14:paraId="1CEBE37F" w14:textId="65065071" w:rsidR="00D8443B" w:rsidRPr="00597434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 w:rsidRPr="00597434">
        <w:rPr>
          <w:rFonts w:cs="Times New Roman"/>
          <w:szCs w:val="28"/>
        </w:rPr>
        <w:t>приказ</w:t>
      </w:r>
      <w:r w:rsidR="00597434">
        <w:rPr>
          <w:rFonts w:cs="Times New Roman"/>
          <w:szCs w:val="28"/>
        </w:rPr>
        <w:t>ом</w:t>
      </w:r>
      <w:r w:rsidRPr="00597434">
        <w:rPr>
          <w:rFonts w:cs="Times New Roman"/>
          <w:szCs w:val="28"/>
        </w:rPr>
        <w:t xml:space="preserve"> министерства </w:t>
      </w:r>
    </w:p>
    <w:p w14:paraId="20834D84" w14:textId="751B39E6" w:rsidR="00D8443B" w:rsidRPr="00597434" w:rsidRDefault="00D8443B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 w:rsidRPr="00597434">
        <w:rPr>
          <w:rFonts w:cs="Times New Roman"/>
          <w:szCs w:val="28"/>
        </w:rPr>
        <w:t>труда и социальной поддержки населения Ярославской области</w:t>
      </w:r>
    </w:p>
    <w:p w14:paraId="30892C4F" w14:textId="66E06CB5" w:rsidR="005D50A9" w:rsidRPr="00597434" w:rsidRDefault="005D50A9" w:rsidP="00C33778">
      <w:pPr>
        <w:autoSpaceDE w:val="0"/>
        <w:autoSpaceDN w:val="0"/>
        <w:adjustRightInd w:val="0"/>
        <w:ind w:left="5103" w:firstLine="0"/>
        <w:rPr>
          <w:rFonts w:cs="Times New Roman"/>
          <w:szCs w:val="28"/>
        </w:rPr>
      </w:pPr>
      <w:r w:rsidRPr="00597434">
        <w:rPr>
          <w:rFonts w:cs="Times New Roman"/>
          <w:szCs w:val="28"/>
        </w:rPr>
        <w:t>от ______________ № _______</w:t>
      </w:r>
    </w:p>
    <w:p w14:paraId="68417447" w14:textId="77777777" w:rsidR="00D8443B" w:rsidRPr="00597434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3216B1E5" w14:textId="77777777" w:rsidR="00D8443B" w:rsidRPr="00597434" w:rsidRDefault="00D8443B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2CAC49C3" w14:textId="248DDD2C" w:rsidR="00FE17A8" w:rsidRPr="00597434" w:rsidRDefault="00FE17A8" w:rsidP="00FE17A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597434">
        <w:rPr>
          <w:rFonts w:cs="Times New Roman"/>
          <w:b/>
          <w:szCs w:val="28"/>
        </w:rPr>
        <w:t>ПОРЯДОК</w:t>
      </w:r>
    </w:p>
    <w:p w14:paraId="1B1AEFC4" w14:textId="71CD5C55" w:rsidR="00D8443B" w:rsidRPr="00597434" w:rsidRDefault="00FE17A8" w:rsidP="00FE17A8">
      <w:pPr>
        <w:autoSpaceDE w:val="0"/>
        <w:autoSpaceDN w:val="0"/>
        <w:adjustRightInd w:val="0"/>
        <w:ind w:firstLine="0"/>
        <w:jc w:val="center"/>
        <w:rPr>
          <w:rFonts w:cs="Times New Roman"/>
          <w:b/>
          <w:szCs w:val="28"/>
        </w:rPr>
      </w:pPr>
      <w:r w:rsidRPr="00597434">
        <w:rPr>
          <w:rFonts w:cs="Times New Roman"/>
          <w:b/>
          <w:szCs w:val="28"/>
        </w:rPr>
        <w:t>предоставления услуги «Прием заявлений о предоставлении социальных услуг в организациях социального обслуживания»</w:t>
      </w:r>
    </w:p>
    <w:p w14:paraId="7E10AD98" w14:textId="77777777" w:rsidR="00FE17A8" w:rsidRPr="00597434" w:rsidRDefault="00FE17A8" w:rsidP="006F4575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028934F5" w14:textId="77777777" w:rsidR="00597434" w:rsidRPr="00597434" w:rsidRDefault="00597434" w:rsidP="0059743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597434">
        <w:rPr>
          <w:rFonts w:cs="Times New Roman"/>
          <w:szCs w:val="28"/>
        </w:rPr>
        <w:t>1. Общие положения</w:t>
      </w:r>
    </w:p>
    <w:p w14:paraId="64C1402B" w14:textId="77777777" w:rsidR="00597434" w:rsidRPr="00597434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64C78F0F" w14:textId="72AF7268" w:rsidR="00597434" w:rsidRPr="00597434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97434">
        <w:rPr>
          <w:rFonts w:cs="Times New Roman"/>
          <w:szCs w:val="28"/>
        </w:rPr>
        <w:t>1.1</w:t>
      </w:r>
      <w:r w:rsidR="00C33598">
        <w:rPr>
          <w:rFonts w:cs="Times New Roman"/>
          <w:szCs w:val="28"/>
        </w:rPr>
        <w:t>. </w:t>
      </w:r>
      <w:r w:rsidRPr="00597434">
        <w:rPr>
          <w:rFonts w:cs="Times New Roman"/>
          <w:szCs w:val="28"/>
        </w:rPr>
        <w:t>Порядок предоставления услуги «Прием заявлений о предоставлении социальных услуг в организациях социального обслуживания» (далее – Порядок) устанавливает порядок приема заявлений о предоставлении социальных услуг в организациях социального обслуживания.</w:t>
      </w:r>
    </w:p>
    <w:p w14:paraId="56C81055" w14:textId="5F7C6697" w:rsidR="00597434" w:rsidRPr="00C33598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C33598">
        <w:rPr>
          <w:rFonts w:cs="Times New Roman"/>
          <w:szCs w:val="28"/>
        </w:rPr>
        <w:t>Порядок разработан в целях повышения качества предоставления и доступности услуги «Прием заявлений о предоставлении социальных услуг в организациях социального обслуживания» (далее – услуга), создания благоприятных условий для получателей услуги, определяет сроки и последовательность действий (процедур) при предоставлении услуги.</w:t>
      </w:r>
    </w:p>
    <w:p w14:paraId="61F98A37" w14:textId="5943CBCE" w:rsidR="00597434" w:rsidRPr="003F5250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311FC8" w:rsidRPr="003F5250">
        <w:rPr>
          <w:rFonts w:cs="Times New Roman"/>
          <w:szCs w:val="28"/>
        </w:rPr>
        <w:t>2</w:t>
      </w:r>
      <w:r w:rsidRPr="003F5250">
        <w:rPr>
          <w:rFonts w:cs="Times New Roman"/>
          <w:szCs w:val="28"/>
        </w:rPr>
        <w:t>.</w:t>
      </w:r>
      <w:r w:rsidR="00311FC8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>Предоставление услуги осуществляют организации социального обслуживания населения Ярославской области (</w:t>
      </w:r>
      <w:r w:rsidR="00311FC8" w:rsidRPr="003F5250">
        <w:rPr>
          <w:rFonts w:cs="Times New Roman"/>
          <w:szCs w:val="28"/>
        </w:rPr>
        <w:t>далее – </w:t>
      </w:r>
      <w:r w:rsidRPr="003F5250">
        <w:rPr>
          <w:rFonts w:cs="Times New Roman"/>
          <w:szCs w:val="28"/>
        </w:rPr>
        <w:t xml:space="preserve">учреждения). Органом исполнительной власти, ответственным за организацию предоставления услуги, является </w:t>
      </w:r>
      <w:r w:rsidR="00311FC8" w:rsidRPr="003F5250">
        <w:rPr>
          <w:rFonts w:cs="Times New Roman"/>
          <w:szCs w:val="28"/>
        </w:rPr>
        <w:t>министерство</w:t>
      </w:r>
      <w:r w:rsidRPr="003F5250">
        <w:rPr>
          <w:rFonts w:cs="Times New Roman"/>
          <w:szCs w:val="28"/>
        </w:rPr>
        <w:t xml:space="preserve"> труда и социальной поддержки населения Ярославской области (</w:t>
      </w:r>
      <w:r w:rsidR="00311FC8" w:rsidRPr="003F5250">
        <w:rPr>
          <w:rFonts w:cs="Times New Roman"/>
          <w:szCs w:val="28"/>
        </w:rPr>
        <w:t>далее – министерство</w:t>
      </w:r>
      <w:r w:rsidRPr="003F5250">
        <w:rPr>
          <w:rFonts w:cs="Times New Roman"/>
          <w:szCs w:val="28"/>
        </w:rPr>
        <w:t>).</w:t>
      </w:r>
    </w:p>
    <w:p w14:paraId="5CE3B3F7" w14:textId="61B1575F" w:rsidR="00832B52" w:rsidRPr="003F5250" w:rsidRDefault="00832B52" w:rsidP="00832B52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Услуга предоставляется посредством федеральной государственной информационной системы «Единый портал государственных и муниципальных услуг (функций)» (далее – портал).</w:t>
      </w:r>
    </w:p>
    <w:p w14:paraId="4FA2EB13" w14:textId="5A41E38B" w:rsidR="00597434" w:rsidRPr="003F5250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BE4F4A" w:rsidRPr="003F5250">
        <w:rPr>
          <w:rFonts w:cs="Times New Roman"/>
          <w:szCs w:val="28"/>
        </w:rPr>
        <w:t>3</w:t>
      </w:r>
      <w:r w:rsidR="009C1EA7">
        <w:rPr>
          <w:rFonts w:cs="Times New Roman"/>
          <w:szCs w:val="28"/>
        </w:rPr>
        <w:t>. </w:t>
      </w:r>
      <w:r w:rsidRPr="003F5250">
        <w:rPr>
          <w:rFonts w:cs="Times New Roman"/>
          <w:szCs w:val="28"/>
        </w:rPr>
        <w:t>Получателями услуги являются граждане, признанные нуждающимися в предоставлении социальных услуг (</w:t>
      </w:r>
      <w:r w:rsidR="00311FC8" w:rsidRPr="003F5250">
        <w:rPr>
          <w:rFonts w:cs="Times New Roman"/>
          <w:szCs w:val="28"/>
        </w:rPr>
        <w:t>далее – </w:t>
      </w:r>
      <w:r w:rsidRPr="003F5250">
        <w:rPr>
          <w:rFonts w:cs="Times New Roman"/>
          <w:szCs w:val="28"/>
        </w:rPr>
        <w:t>заявитель, заявители).</w:t>
      </w:r>
    </w:p>
    <w:p w14:paraId="580DEF73" w14:textId="5303BFCE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4</w:t>
      </w:r>
      <w:r w:rsidRPr="003F5250">
        <w:rPr>
          <w:rFonts w:cs="Times New Roman"/>
          <w:szCs w:val="28"/>
        </w:rPr>
        <w:t xml:space="preserve">. Представление документов в электронном виде для предоставления </w:t>
      </w:r>
      <w:r w:rsidRPr="009C1EA7">
        <w:rPr>
          <w:rFonts w:cs="Times New Roman"/>
          <w:szCs w:val="28"/>
        </w:rPr>
        <w:t xml:space="preserve">услуги </w:t>
      </w:r>
      <w:r w:rsidR="009C1EA7" w:rsidRPr="009C1EA7">
        <w:rPr>
          <w:rFonts w:cs="Times New Roman"/>
          <w:szCs w:val="28"/>
        </w:rPr>
        <w:t>не предусматривается.</w:t>
      </w:r>
    </w:p>
    <w:p w14:paraId="4C858DD0" w14:textId="7CE227A0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5</w:t>
      </w:r>
      <w:r w:rsidRPr="003F5250">
        <w:rPr>
          <w:rFonts w:cs="Times New Roman"/>
          <w:szCs w:val="28"/>
        </w:rPr>
        <w:t>. Результатом предоставления услуги является:</w:t>
      </w:r>
    </w:p>
    <w:p w14:paraId="3A9E5495" w14:textId="433804C1" w:rsidR="00BE4F4A" w:rsidRPr="00995FB3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995FB3">
        <w:rPr>
          <w:rFonts w:cs="Times New Roman"/>
          <w:szCs w:val="28"/>
        </w:rPr>
        <w:t>-</w:t>
      </w:r>
      <w:r w:rsidR="003F5250" w:rsidRPr="00995FB3">
        <w:rPr>
          <w:rFonts w:cs="Times New Roman"/>
          <w:szCs w:val="28"/>
        </w:rPr>
        <w:t> </w:t>
      </w:r>
      <w:r w:rsidRPr="00995FB3">
        <w:rPr>
          <w:rFonts w:cs="Times New Roman"/>
          <w:szCs w:val="28"/>
        </w:rPr>
        <w:t>в случае положительного решения о предоставлении услуги</w:t>
      </w:r>
      <w:r w:rsidR="003F5250" w:rsidRPr="00995FB3">
        <w:rPr>
          <w:rFonts w:cs="Times New Roman"/>
          <w:szCs w:val="28"/>
        </w:rPr>
        <w:t> –</w:t>
      </w:r>
      <w:r w:rsidRPr="00995FB3">
        <w:rPr>
          <w:rFonts w:cs="Times New Roman"/>
          <w:szCs w:val="28"/>
        </w:rPr>
        <w:t xml:space="preserve"> информация в электронном виде о назначении даты</w:t>
      </w:r>
      <w:r w:rsidR="00995FB3" w:rsidRPr="00995FB3">
        <w:rPr>
          <w:rFonts w:cs="Times New Roman"/>
          <w:szCs w:val="28"/>
        </w:rPr>
        <w:t xml:space="preserve"> и</w:t>
      </w:r>
      <w:r w:rsidRPr="00995FB3">
        <w:rPr>
          <w:rFonts w:cs="Times New Roman"/>
          <w:szCs w:val="28"/>
        </w:rPr>
        <w:t xml:space="preserve"> времени для посещения </w:t>
      </w:r>
      <w:r w:rsidR="00995FB3" w:rsidRPr="00995FB3">
        <w:rPr>
          <w:rFonts w:cs="Times New Roman"/>
          <w:szCs w:val="28"/>
        </w:rPr>
        <w:t>заявителем учреждения</w:t>
      </w:r>
      <w:r w:rsidRPr="00995FB3">
        <w:rPr>
          <w:rFonts w:cs="Times New Roman"/>
          <w:szCs w:val="28"/>
        </w:rPr>
        <w:t xml:space="preserve"> с целью </w:t>
      </w:r>
      <w:r w:rsidR="00B83165">
        <w:rPr>
          <w:rFonts w:cs="Times New Roman"/>
          <w:szCs w:val="28"/>
        </w:rPr>
        <w:t>предоставления</w:t>
      </w:r>
      <w:r w:rsidRPr="00995FB3">
        <w:rPr>
          <w:rFonts w:cs="Times New Roman"/>
          <w:szCs w:val="28"/>
        </w:rPr>
        <w:t xml:space="preserve"> документов для его оформления на социальное обслуживание</w:t>
      </w:r>
      <w:r w:rsidR="00B83165">
        <w:rPr>
          <w:rFonts w:cs="Times New Roman"/>
          <w:szCs w:val="28"/>
        </w:rPr>
        <w:t xml:space="preserve"> </w:t>
      </w:r>
      <w:r w:rsidR="00B83165" w:rsidRPr="009C1EA7">
        <w:rPr>
          <w:rFonts w:cs="Times New Roman"/>
          <w:szCs w:val="28"/>
        </w:rPr>
        <w:t>в соответствии с постановлением Правительства Ярославской области от 18.12.2014 № 1335-п «О порядке предоставления социальных услуг поставщиками социальных услуг и признании утратившим силу постановления Администрации области от 04.04.2005 № 46-а»</w:t>
      </w:r>
      <w:r w:rsidRPr="00995FB3">
        <w:rPr>
          <w:rFonts w:cs="Times New Roman"/>
          <w:szCs w:val="28"/>
        </w:rPr>
        <w:t>;</w:t>
      </w:r>
      <w:proofErr w:type="gramEnd"/>
    </w:p>
    <w:p w14:paraId="671FA0CF" w14:textId="746983E8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lastRenderedPageBreak/>
        <w:t>-</w:t>
      </w:r>
      <w:r w:rsidR="003F5250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>в случае отрицательного решения</w:t>
      </w:r>
      <w:r w:rsidR="003F5250" w:rsidRPr="003F5250">
        <w:rPr>
          <w:rFonts w:cs="Times New Roman"/>
          <w:szCs w:val="28"/>
        </w:rPr>
        <w:t> – </w:t>
      </w:r>
      <w:r w:rsidRPr="003F5250">
        <w:rPr>
          <w:rFonts w:cs="Times New Roman"/>
          <w:szCs w:val="28"/>
        </w:rPr>
        <w:t>информация в электронном виде, содержащая мотивированный отказ в предоставлении социального обслуживания.</w:t>
      </w:r>
    </w:p>
    <w:p w14:paraId="39D1207E" w14:textId="1BD1C016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6</w:t>
      </w:r>
      <w:r w:rsidRPr="003F5250">
        <w:rPr>
          <w:rFonts w:cs="Times New Roman"/>
          <w:szCs w:val="28"/>
        </w:rPr>
        <w:t>. Общий срок предоставления услуги не может превышать 1 рабочий день.</w:t>
      </w:r>
    </w:p>
    <w:p w14:paraId="26D84AC1" w14:textId="544FB27C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7</w:t>
      </w:r>
      <w:r w:rsidRPr="003F5250">
        <w:rPr>
          <w:rFonts w:cs="Times New Roman"/>
          <w:szCs w:val="28"/>
        </w:rPr>
        <w:t>. Срок регистрации заявления не может превышать 15 минут.</w:t>
      </w:r>
    </w:p>
    <w:p w14:paraId="739B7B04" w14:textId="76F32DBF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8</w:t>
      </w:r>
      <w:r w:rsidRPr="003F5250">
        <w:rPr>
          <w:rFonts w:cs="Times New Roman"/>
          <w:szCs w:val="28"/>
        </w:rPr>
        <w:t>. Услуга предоставляется бесплатно.</w:t>
      </w:r>
    </w:p>
    <w:p w14:paraId="2B6D1A8F" w14:textId="24DD7B22" w:rsidR="00597434" w:rsidRPr="003F5250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9</w:t>
      </w:r>
      <w:r w:rsidRPr="003F5250">
        <w:rPr>
          <w:rFonts w:cs="Times New Roman"/>
          <w:szCs w:val="28"/>
        </w:rPr>
        <w:t>. Основания для принятия отрицательного решения:</w:t>
      </w:r>
    </w:p>
    <w:p w14:paraId="13A098AC" w14:textId="26971A54" w:rsidR="00597434" w:rsidRPr="003F5250" w:rsidRDefault="00597434" w:rsidP="00597434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несоответствие заявителя категории граждан, указанных в пункте 1.</w:t>
      </w:r>
      <w:r w:rsidR="00832B52" w:rsidRPr="003F5250">
        <w:rPr>
          <w:rFonts w:cs="Times New Roman"/>
          <w:szCs w:val="28"/>
        </w:rPr>
        <w:t>3</w:t>
      </w:r>
      <w:r w:rsidRPr="003F5250">
        <w:rPr>
          <w:rFonts w:cs="Times New Roman"/>
          <w:szCs w:val="28"/>
        </w:rPr>
        <w:t xml:space="preserve"> раздела 1 Порядка;</w:t>
      </w:r>
    </w:p>
    <w:p w14:paraId="4501062E" w14:textId="0830B34B" w:rsidR="00BE4F4A" w:rsidRPr="003F5250" w:rsidRDefault="00597434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 xml:space="preserve">- </w:t>
      </w:r>
      <w:r w:rsidR="00832B52" w:rsidRPr="003F5250">
        <w:rPr>
          <w:rFonts w:cs="Times New Roman"/>
          <w:szCs w:val="28"/>
        </w:rPr>
        <w:t>учреждение не предоставляет социальные услуги, предусмотренные индивидуальной программой предоставления социальных услуг</w:t>
      </w:r>
      <w:r w:rsidR="00E36674">
        <w:rPr>
          <w:rFonts w:cs="Times New Roman"/>
          <w:szCs w:val="28"/>
        </w:rPr>
        <w:t>, выданной заявителю</w:t>
      </w:r>
      <w:r w:rsidRPr="003F5250">
        <w:rPr>
          <w:rFonts w:cs="Times New Roman"/>
          <w:szCs w:val="28"/>
        </w:rPr>
        <w:t>.</w:t>
      </w:r>
      <w:r w:rsidR="00BE4F4A" w:rsidRPr="003F5250">
        <w:rPr>
          <w:rFonts w:cs="Times New Roman"/>
          <w:szCs w:val="28"/>
        </w:rPr>
        <w:t xml:space="preserve"> </w:t>
      </w:r>
    </w:p>
    <w:p w14:paraId="64277EDC" w14:textId="4FA226E0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10</w:t>
      </w:r>
      <w:r w:rsidRPr="003F5250">
        <w:rPr>
          <w:rFonts w:cs="Times New Roman"/>
          <w:szCs w:val="28"/>
        </w:rPr>
        <w:t>. Порядок информирования о порядке предоставления услуги.</w:t>
      </w:r>
    </w:p>
    <w:p w14:paraId="5A3ABC10" w14:textId="48235E56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10</w:t>
      </w:r>
      <w:r w:rsidRPr="003F5250">
        <w:rPr>
          <w:rFonts w:cs="Times New Roman"/>
          <w:szCs w:val="28"/>
        </w:rPr>
        <w:t>.1.</w:t>
      </w:r>
      <w:r w:rsidR="00832B52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>Информацию о порядке предоставления услуги можно получить:</w:t>
      </w:r>
    </w:p>
    <w:p w14:paraId="1A4D96D2" w14:textId="75481A79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</w:t>
      </w:r>
      <w:r w:rsidR="00832B52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>непосредственно по месту нахождения учреждения (перечень учреждений с указанием сведений о наименовании, местонахождении, контактных телефонах и адресах электронной почты приведен в приложении 1 к Порядку);</w:t>
      </w:r>
    </w:p>
    <w:p w14:paraId="2D9FA412" w14:textId="43F6EDFB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</w:t>
      </w:r>
      <w:r w:rsidR="00832B52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>с использованием средств телефонной связи, электронного информирования;</w:t>
      </w:r>
    </w:p>
    <w:p w14:paraId="60661FB4" w14:textId="383A32CE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 xml:space="preserve">- посредством размещения в информационно-телекоммуникационной сети </w:t>
      </w:r>
      <w:r w:rsidR="00832B52" w:rsidRPr="003F5250">
        <w:rPr>
          <w:rFonts w:cs="Times New Roman"/>
          <w:szCs w:val="28"/>
        </w:rPr>
        <w:t>«</w:t>
      </w:r>
      <w:r w:rsidRPr="003F5250">
        <w:rPr>
          <w:rFonts w:cs="Times New Roman"/>
          <w:szCs w:val="28"/>
        </w:rPr>
        <w:t>Интернет</w:t>
      </w:r>
      <w:r w:rsidR="00832B52" w:rsidRPr="003F5250">
        <w:rPr>
          <w:rFonts w:cs="Times New Roman"/>
          <w:szCs w:val="28"/>
        </w:rPr>
        <w:t>»</w:t>
      </w:r>
      <w:r w:rsidRPr="003F5250">
        <w:rPr>
          <w:rFonts w:cs="Times New Roman"/>
          <w:szCs w:val="28"/>
        </w:rPr>
        <w:t>, информационных стендах.</w:t>
      </w:r>
    </w:p>
    <w:p w14:paraId="48DB1C13" w14:textId="3595A8FC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10</w:t>
      </w:r>
      <w:r w:rsidRPr="003F5250">
        <w:rPr>
          <w:rFonts w:cs="Times New Roman"/>
          <w:szCs w:val="28"/>
        </w:rPr>
        <w:t>.2. Информация по вопросам предоставления услуги может быть представлена:</w:t>
      </w:r>
    </w:p>
    <w:p w14:paraId="18D0DD05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по телефону;</w:t>
      </w:r>
    </w:p>
    <w:p w14:paraId="1FBBD3AC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по письменному обращению;</w:t>
      </w:r>
    </w:p>
    <w:p w14:paraId="03B43293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при личном обращении в учреждение;</w:t>
      </w:r>
    </w:p>
    <w:p w14:paraId="3304D0A6" w14:textId="62DD9BBA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</w:t>
      </w:r>
      <w:r w:rsidR="00832B52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 xml:space="preserve">на информационных ресурсах учреждений в информационно-телекоммуникационной сети </w:t>
      </w:r>
      <w:r w:rsidR="003F5250" w:rsidRPr="003F5250">
        <w:rPr>
          <w:rFonts w:cs="Times New Roman"/>
          <w:szCs w:val="28"/>
        </w:rPr>
        <w:t>«</w:t>
      </w:r>
      <w:r w:rsidRPr="003F5250">
        <w:rPr>
          <w:rFonts w:cs="Times New Roman"/>
          <w:szCs w:val="28"/>
        </w:rPr>
        <w:t>Интернет</w:t>
      </w:r>
      <w:r w:rsidR="003F5250" w:rsidRPr="003F5250">
        <w:rPr>
          <w:rFonts w:cs="Times New Roman"/>
          <w:szCs w:val="28"/>
        </w:rPr>
        <w:t>»</w:t>
      </w:r>
      <w:r w:rsidRPr="003F5250">
        <w:rPr>
          <w:rFonts w:cs="Times New Roman"/>
          <w:szCs w:val="28"/>
        </w:rPr>
        <w:t>;</w:t>
      </w:r>
    </w:p>
    <w:p w14:paraId="5AC54054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на информационных стендах в учреждениях.</w:t>
      </w:r>
    </w:p>
    <w:p w14:paraId="5C41B00E" w14:textId="41DBE803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1.</w:t>
      </w:r>
      <w:r w:rsidR="00832B52" w:rsidRPr="003F5250">
        <w:rPr>
          <w:rFonts w:cs="Times New Roman"/>
          <w:szCs w:val="28"/>
        </w:rPr>
        <w:t>10</w:t>
      </w:r>
      <w:r w:rsidRPr="003F5250">
        <w:rPr>
          <w:rFonts w:cs="Times New Roman"/>
          <w:szCs w:val="28"/>
        </w:rPr>
        <w:t xml:space="preserve">.3. На информационных стендах в доступных для ознакомления местах, на информационных ресурсах учреждений в информационно-телекоммуникационной сети </w:t>
      </w:r>
      <w:r w:rsidR="00C4309F" w:rsidRPr="003F5250">
        <w:rPr>
          <w:rFonts w:cs="Times New Roman"/>
          <w:szCs w:val="28"/>
        </w:rPr>
        <w:t>«</w:t>
      </w:r>
      <w:r w:rsidRPr="003F5250">
        <w:rPr>
          <w:rFonts w:cs="Times New Roman"/>
          <w:szCs w:val="28"/>
        </w:rPr>
        <w:t>Интернет</w:t>
      </w:r>
      <w:r w:rsidR="00C4309F" w:rsidRPr="003F5250">
        <w:rPr>
          <w:rFonts w:cs="Times New Roman"/>
          <w:szCs w:val="28"/>
        </w:rPr>
        <w:t>»</w:t>
      </w:r>
      <w:r w:rsidRPr="003F5250">
        <w:rPr>
          <w:rFonts w:cs="Times New Roman"/>
          <w:szCs w:val="28"/>
        </w:rPr>
        <w:t xml:space="preserve">, а также </w:t>
      </w:r>
      <w:r w:rsidR="00C4309F" w:rsidRPr="003F5250">
        <w:rPr>
          <w:rFonts w:cs="Times New Roman"/>
          <w:szCs w:val="28"/>
        </w:rPr>
        <w:t>на</w:t>
      </w:r>
      <w:r w:rsidRPr="003F5250">
        <w:rPr>
          <w:rFonts w:cs="Times New Roman"/>
          <w:szCs w:val="28"/>
        </w:rPr>
        <w:t xml:space="preserve"> портал</w:t>
      </w:r>
      <w:r w:rsidR="00C4309F" w:rsidRPr="003F5250">
        <w:rPr>
          <w:rFonts w:cs="Times New Roman"/>
          <w:szCs w:val="28"/>
        </w:rPr>
        <w:t>е</w:t>
      </w:r>
      <w:r w:rsidRPr="003F5250">
        <w:rPr>
          <w:rFonts w:cs="Times New Roman"/>
          <w:szCs w:val="28"/>
        </w:rPr>
        <w:t xml:space="preserve"> размещается следующая информация:</w:t>
      </w:r>
    </w:p>
    <w:p w14:paraId="5F0BE53F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Порядок с приложениями к нему или извлечения из него;</w:t>
      </w:r>
    </w:p>
    <w:p w14:paraId="66668BC2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время приема получателей услуги;</w:t>
      </w:r>
    </w:p>
    <w:p w14:paraId="070C8492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порядок информирования о ходе предоставления услуги;</w:t>
      </w:r>
    </w:p>
    <w:p w14:paraId="06468885" w14:textId="77777777" w:rsidR="00BE4F4A" w:rsidRPr="003F5250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 порядок получения консультаций;</w:t>
      </w:r>
    </w:p>
    <w:p w14:paraId="5AF001A0" w14:textId="4CF308C8" w:rsidR="00BE4F4A" w:rsidRDefault="00BE4F4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3F5250">
        <w:rPr>
          <w:rFonts w:cs="Times New Roman"/>
          <w:szCs w:val="28"/>
        </w:rPr>
        <w:t>-</w:t>
      </w:r>
      <w:r w:rsidR="00832B52" w:rsidRPr="003F5250">
        <w:rPr>
          <w:rFonts w:cs="Times New Roman"/>
          <w:szCs w:val="28"/>
        </w:rPr>
        <w:t> </w:t>
      </w:r>
      <w:r w:rsidRPr="003F5250">
        <w:rPr>
          <w:rFonts w:cs="Times New Roman"/>
          <w:szCs w:val="28"/>
        </w:rPr>
        <w:t>порядок обжалования решений, действий или бездействия должностных лиц, предоставляющих услугу.</w:t>
      </w:r>
    </w:p>
    <w:p w14:paraId="7CF2BCE1" w14:textId="77777777" w:rsidR="00A8283A" w:rsidRDefault="00A8283A" w:rsidP="00BE4F4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686CD33B" w14:textId="77777777" w:rsidR="00A8283A" w:rsidRPr="00E36674" w:rsidRDefault="00A8283A" w:rsidP="00A8283A">
      <w:pPr>
        <w:autoSpaceDE w:val="0"/>
        <w:autoSpaceDN w:val="0"/>
        <w:adjustRightInd w:val="0"/>
        <w:jc w:val="center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lastRenderedPageBreak/>
        <w:t>2. Состав, последовательность и сроки выполнения процедур информационно-телекоммуникационного взаимодействия, требования к порядку их выполнения в электронном виде</w:t>
      </w:r>
    </w:p>
    <w:p w14:paraId="31F08049" w14:textId="77777777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7276420A" w14:textId="5E5347C8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2.1.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 xml:space="preserve">Основанием для начала предоставления услуги является заполнение заявителем </w:t>
      </w:r>
      <w:r w:rsidR="00B83165" w:rsidRPr="00E36674">
        <w:rPr>
          <w:rFonts w:cs="Times New Roman"/>
          <w:szCs w:val="28"/>
        </w:rPr>
        <w:t xml:space="preserve">соответствующих полей </w:t>
      </w:r>
      <w:r w:rsidRPr="00E36674">
        <w:rPr>
          <w:rFonts w:cs="Times New Roman"/>
          <w:szCs w:val="28"/>
        </w:rPr>
        <w:t>заявления через портал с соблюдением требований портала и указанием персональных данных по форме согласно приложению 2 к Порядку.</w:t>
      </w:r>
    </w:p>
    <w:p w14:paraId="7FB6F151" w14:textId="1DA128AA" w:rsidR="00A8283A" w:rsidRPr="00E36674" w:rsidRDefault="00B83165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 xml:space="preserve">Поля заявления заполняются </w:t>
      </w:r>
      <w:r w:rsidR="00A8283A" w:rsidRPr="00E36674">
        <w:rPr>
          <w:rFonts w:cs="Times New Roman"/>
          <w:szCs w:val="28"/>
        </w:rPr>
        <w:t>в разделе портала «Личный кабинет» заявителя, позволяющем идентифицировать заявителя и получить доступ к предоставлению услуги.</w:t>
      </w:r>
    </w:p>
    <w:p w14:paraId="2854A8C3" w14:textId="77777777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Заявитель самостоятельно осуществляет действия, предусмотренные процедурой, либо через своего представителя.</w:t>
      </w:r>
    </w:p>
    <w:p w14:paraId="52DB0FE3" w14:textId="5A5CCF26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2.2.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 xml:space="preserve">Автоматически сформированный порталом на основании </w:t>
      </w:r>
      <w:r w:rsidR="00B83165" w:rsidRPr="00E36674">
        <w:rPr>
          <w:rFonts w:cs="Times New Roman"/>
          <w:szCs w:val="28"/>
        </w:rPr>
        <w:t xml:space="preserve">заполненных заявителем полей </w:t>
      </w:r>
      <w:r w:rsidRPr="00E36674">
        <w:rPr>
          <w:rFonts w:cs="Times New Roman"/>
          <w:szCs w:val="28"/>
        </w:rPr>
        <w:t>заявления электронный документ (далее – заявление) направляется оператору учреждения согласно перечню учреждений, приведенному в приложении 1 к Порядку. Форма заявления приведена в приложении 3 к Порядку.</w:t>
      </w:r>
    </w:p>
    <w:p w14:paraId="38FD6982" w14:textId="1E0125E7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2.3.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>Оператор учреждения регистрирует поступившее заявление в журнале регистрации электронных заявок, о чем уведомляет заявителя в течение 15 минут согласно приложению 4 к Порядку.</w:t>
      </w:r>
    </w:p>
    <w:p w14:paraId="6CC5653C" w14:textId="0771C15D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2.4.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>Оператор учреждения передает поступившее заявление на рассмотрение руководителя учреждения для принятия решения</w:t>
      </w:r>
      <w:r w:rsidR="00F52664" w:rsidRPr="00E36674">
        <w:rPr>
          <w:rFonts w:cs="Times New Roman"/>
          <w:szCs w:val="28"/>
        </w:rPr>
        <w:t>.</w:t>
      </w:r>
    </w:p>
    <w:p w14:paraId="6BC993CC" w14:textId="387EF623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2.5.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>Руководитель учреждения выносит решение о принятии (отказе) заявления к исполнению.</w:t>
      </w:r>
    </w:p>
    <w:p w14:paraId="2F37F39E" w14:textId="5EEE9223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 xml:space="preserve">Положительное решение принимается в виде назначения даты, времени и лица, ответственного за </w:t>
      </w:r>
      <w:r w:rsidR="00E36674" w:rsidRPr="00E36674">
        <w:rPr>
          <w:rFonts w:cs="Times New Roman"/>
          <w:szCs w:val="28"/>
        </w:rPr>
        <w:t>прием</w:t>
      </w:r>
      <w:r w:rsidRPr="00E36674">
        <w:rPr>
          <w:rFonts w:cs="Times New Roman"/>
          <w:szCs w:val="28"/>
        </w:rPr>
        <w:t xml:space="preserve"> документов</w:t>
      </w:r>
      <w:r w:rsidR="00E45991">
        <w:rPr>
          <w:rFonts w:cs="Times New Roman"/>
          <w:szCs w:val="28"/>
        </w:rPr>
        <w:t xml:space="preserve"> заявителя</w:t>
      </w:r>
      <w:r w:rsidRPr="00E36674">
        <w:rPr>
          <w:rFonts w:cs="Times New Roman"/>
          <w:szCs w:val="28"/>
        </w:rPr>
        <w:t>.</w:t>
      </w:r>
    </w:p>
    <w:p w14:paraId="1089CDA4" w14:textId="3B1918E2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Отрицательное решение принимается по основаниям, указанным в пункте 1.</w:t>
      </w:r>
      <w:r w:rsidR="00E36674" w:rsidRPr="00E36674">
        <w:rPr>
          <w:rFonts w:cs="Times New Roman"/>
          <w:szCs w:val="28"/>
        </w:rPr>
        <w:t>9</w:t>
      </w:r>
      <w:r w:rsidRPr="00E36674">
        <w:rPr>
          <w:rFonts w:cs="Times New Roman"/>
          <w:szCs w:val="28"/>
        </w:rPr>
        <w:t xml:space="preserve"> раздела 1 Порядка, и оформляется в виде мотивированного отказа в предоставлении социального обслуживания.</w:t>
      </w:r>
    </w:p>
    <w:p w14:paraId="11A2CCDF" w14:textId="3FC60BF3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2.6.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>Оператор учреждения информирует заявителя посредством портала о принятом решении.</w:t>
      </w:r>
    </w:p>
    <w:p w14:paraId="2D9A34A5" w14:textId="4AB51BAC" w:rsidR="00A8283A" w:rsidRPr="00E36674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2.7.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 xml:space="preserve">Общий срок предоставления услуги не может превышать </w:t>
      </w:r>
      <w:r w:rsidR="00E36674" w:rsidRPr="00E36674">
        <w:rPr>
          <w:rFonts w:cs="Times New Roman"/>
          <w:szCs w:val="28"/>
        </w:rPr>
        <w:t>1</w:t>
      </w:r>
      <w:r w:rsidRPr="00E36674">
        <w:rPr>
          <w:rFonts w:cs="Times New Roman"/>
          <w:szCs w:val="28"/>
        </w:rPr>
        <w:t xml:space="preserve"> рабочи</w:t>
      </w:r>
      <w:r w:rsidR="00E36674" w:rsidRPr="00E36674">
        <w:rPr>
          <w:rFonts w:cs="Times New Roman"/>
          <w:szCs w:val="28"/>
        </w:rPr>
        <w:t>й</w:t>
      </w:r>
      <w:r w:rsidRPr="00E36674">
        <w:rPr>
          <w:rFonts w:cs="Times New Roman"/>
          <w:szCs w:val="28"/>
        </w:rPr>
        <w:t xml:space="preserve"> д</w:t>
      </w:r>
      <w:r w:rsidR="00E36674" w:rsidRPr="00E36674">
        <w:rPr>
          <w:rFonts w:cs="Times New Roman"/>
          <w:szCs w:val="28"/>
        </w:rPr>
        <w:t>е</w:t>
      </w:r>
      <w:r w:rsidRPr="00E36674">
        <w:rPr>
          <w:rFonts w:cs="Times New Roman"/>
          <w:szCs w:val="28"/>
        </w:rPr>
        <w:t>н</w:t>
      </w:r>
      <w:r w:rsidR="00E36674" w:rsidRPr="00E36674">
        <w:rPr>
          <w:rFonts w:cs="Times New Roman"/>
          <w:szCs w:val="28"/>
        </w:rPr>
        <w:t>ь</w:t>
      </w:r>
      <w:r w:rsidRPr="00E36674">
        <w:rPr>
          <w:rFonts w:cs="Times New Roman"/>
          <w:szCs w:val="28"/>
        </w:rPr>
        <w:t>.</w:t>
      </w:r>
    </w:p>
    <w:p w14:paraId="0745103C" w14:textId="369DCDD7" w:rsidR="00A8283A" w:rsidRDefault="00A8283A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E36674">
        <w:rPr>
          <w:rFonts w:cs="Times New Roman"/>
          <w:szCs w:val="28"/>
        </w:rPr>
        <w:t>2.8.</w:t>
      </w:r>
      <w:r w:rsidR="00E45991">
        <w:rPr>
          <w:rFonts w:cs="Times New Roman"/>
          <w:szCs w:val="28"/>
        </w:rPr>
        <w:t> </w:t>
      </w:r>
      <w:r w:rsidRPr="00E36674">
        <w:rPr>
          <w:rFonts w:cs="Times New Roman"/>
          <w:szCs w:val="28"/>
        </w:rPr>
        <w:t>Порядок исполнения операций предоставления услуги в электронном виде приведен в приложении 4 к Порядку.</w:t>
      </w:r>
    </w:p>
    <w:p w14:paraId="01692B2D" w14:textId="77777777" w:rsidR="00E45991" w:rsidRDefault="00E45991" w:rsidP="00A8283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1A9C19F9" w14:textId="77777777" w:rsidR="00D03A1A" w:rsidRPr="00D03A1A" w:rsidRDefault="00D03A1A" w:rsidP="00D03A1A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D03A1A">
        <w:rPr>
          <w:rFonts w:cs="Times New Roman"/>
          <w:szCs w:val="28"/>
        </w:rPr>
        <w:t xml:space="preserve">3. Формы </w:t>
      </w:r>
      <w:proofErr w:type="gramStart"/>
      <w:r w:rsidRPr="00D03A1A">
        <w:rPr>
          <w:rFonts w:cs="Times New Roman"/>
          <w:szCs w:val="28"/>
        </w:rPr>
        <w:t>контроля за</w:t>
      </w:r>
      <w:proofErr w:type="gramEnd"/>
      <w:r w:rsidRPr="00D03A1A">
        <w:rPr>
          <w:rFonts w:cs="Times New Roman"/>
          <w:szCs w:val="28"/>
        </w:rPr>
        <w:t xml:space="preserve"> исполнением Порядка</w:t>
      </w:r>
    </w:p>
    <w:p w14:paraId="719D1EB3" w14:textId="77777777" w:rsidR="00D03A1A" w:rsidRPr="00D03A1A" w:rsidRDefault="00D03A1A" w:rsidP="00D03A1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57C00EF5" w14:textId="13083DF4" w:rsidR="0056727C" w:rsidRPr="0056727C" w:rsidRDefault="00D03A1A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03A1A">
        <w:rPr>
          <w:rFonts w:cs="Times New Roman"/>
          <w:szCs w:val="28"/>
        </w:rPr>
        <w:t>3.1.</w:t>
      </w:r>
      <w:r>
        <w:rPr>
          <w:rFonts w:cs="Times New Roman"/>
          <w:szCs w:val="28"/>
        </w:rPr>
        <w:t> </w:t>
      </w:r>
      <w:r w:rsidR="0056727C" w:rsidRPr="0056727C">
        <w:rPr>
          <w:rFonts w:cs="Times New Roman"/>
          <w:szCs w:val="28"/>
        </w:rPr>
        <w:t xml:space="preserve">Текущий </w:t>
      </w:r>
      <w:proofErr w:type="gramStart"/>
      <w:r w:rsidR="0056727C" w:rsidRPr="0056727C">
        <w:rPr>
          <w:rFonts w:cs="Times New Roman"/>
          <w:szCs w:val="28"/>
        </w:rPr>
        <w:t>контроль за</w:t>
      </w:r>
      <w:proofErr w:type="gramEnd"/>
      <w:r w:rsidR="0056727C" w:rsidRPr="0056727C">
        <w:rPr>
          <w:rFonts w:cs="Times New Roman"/>
          <w:szCs w:val="28"/>
        </w:rPr>
        <w:t xml:space="preserve"> соблюдением последовательности действий, определенной </w:t>
      </w:r>
      <w:r w:rsidR="0056727C">
        <w:rPr>
          <w:rFonts w:cs="Times New Roman"/>
          <w:szCs w:val="28"/>
        </w:rPr>
        <w:t>Порядком</w:t>
      </w:r>
      <w:r w:rsidR="0056727C" w:rsidRPr="0056727C">
        <w:rPr>
          <w:rFonts w:cs="Times New Roman"/>
          <w:szCs w:val="28"/>
        </w:rPr>
        <w:t xml:space="preserve">, и принятием решений </w:t>
      </w:r>
      <w:r w:rsidR="0056727C">
        <w:rPr>
          <w:rFonts w:cs="Times New Roman"/>
          <w:szCs w:val="28"/>
        </w:rPr>
        <w:t>сотрудниками учреждения</w:t>
      </w:r>
      <w:r w:rsidR="0056727C" w:rsidRPr="0056727C">
        <w:rPr>
          <w:rFonts w:cs="Times New Roman"/>
          <w:szCs w:val="28"/>
        </w:rPr>
        <w:t xml:space="preserve"> осуществляется </w:t>
      </w:r>
      <w:r w:rsidR="0056727C">
        <w:rPr>
          <w:rFonts w:cs="Times New Roman"/>
          <w:szCs w:val="28"/>
        </w:rPr>
        <w:t>директором учреждения</w:t>
      </w:r>
      <w:r w:rsidR="0056727C" w:rsidRPr="0056727C">
        <w:rPr>
          <w:rFonts w:cs="Times New Roman"/>
          <w:szCs w:val="28"/>
        </w:rPr>
        <w:t>.</w:t>
      </w:r>
    </w:p>
    <w:p w14:paraId="7E0AC15D" w14:textId="77777777" w:rsidR="0056727C" w:rsidRPr="0056727C" w:rsidRDefault="0056727C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7DA9105B" w14:textId="582ACB91" w:rsidR="0056727C" w:rsidRPr="0056727C" w:rsidRDefault="0056727C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6727C">
        <w:rPr>
          <w:rFonts w:cs="Times New Roman"/>
          <w:szCs w:val="28"/>
        </w:rPr>
        <w:lastRenderedPageBreak/>
        <w:t xml:space="preserve">Персональная ответственность </w:t>
      </w:r>
      <w:r>
        <w:rPr>
          <w:rFonts w:cs="Times New Roman"/>
          <w:szCs w:val="28"/>
        </w:rPr>
        <w:t xml:space="preserve">сотрудников предоставляющих услугу </w:t>
      </w:r>
      <w:r w:rsidRPr="0056727C">
        <w:rPr>
          <w:rFonts w:cs="Times New Roman"/>
          <w:szCs w:val="28"/>
        </w:rPr>
        <w:t>закрепляется в их должностных регламентах в соответствии с требованиями законодательства Российской Федерации.</w:t>
      </w:r>
    </w:p>
    <w:p w14:paraId="524A25AC" w14:textId="4FEF2B17" w:rsidR="0056727C" w:rsidRPr="0056727C" w:rsidRDefault="0056727C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6727C">
        <w:rPr>
          <w:rFonts w:cs="Times New Roman"/>
          <w:szCs w:val="28"/>
        </w:rPr>
        <w:t xml:space="preserve">Текущий контроль осуществляется путем проведения </w:t>
      </w:r>
      <w:r>
        <w:rPr>
          <w:rFonts w:cs="Times New Roman"/>
          <w:szCs w:val="28"/>
        </w:rPr>
        <w:t>директором учреждения</w:t>
      </w:r>
      <w:r w:rsidRPr="0056727C">
        <w:rPr>
          <w:rFonts w:cs="Times New Roman"/>
          <w:szCs w:val="28"/>
        </w:rPr>
        <w:t xml:space="preserve"> проверок соблюдения и исполнения </w:t>
      </w:r>
      <w:r w:rsidR="0030295D">
        <w:rPr>
          <w:rFonts w:cs="Times New Roman"/>
          <w:szCs w:val="28"/>
        </w:rPr>
        <w:t xml:space="preserve">сотрудниками </w:t>
      </w:r>
      <w:proofErr w:type="gramStart"/>
      <w:r w:rsidR="0030295D">
        <w:rPr>
          <w:rFonts w:cs="Times New Roman"/>
          <w:szCs w:val="28"/>
        </w:rPr>
        <w:t>учреждения требований Порядка</w:t>
      </w:r>
      <w:proofErr w:type="gramEnd"/>
      <w:r w:rsidRPr="0056727C">
        <w:rPr>
          <w:rFonts w:cs="Times New Roman"/>
          <w:szCs w:val="28"/>
        </w:rPr>
        <w:t>, иных нормативных правовых актов Российской Федерации и Ярославской области.</w:t>
      </w:r>
    </w:p>
    <w:p w14:paraId="2A3DF9BF" w14:textId="2728EC0E" w:rsidR="0056727C" w:rsidRPr="0056727C" w:rsidRDefault="0056727C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6727C">
        <w:rPr>
          <w:rFonts w:cs="Times New Roman"/>
          <w:szCs w:val="28"/>
        </w:rPr>
        <w:t xml:space="preserve">Периодичность осуществления текущего контроля </w:t>
      </w:r>
      <w:r w:rsidR="0030295D">
        <w:rPr>
          <w:rFonts w:cs="Times New Roman"/>
          <w:szCs w:val="28"/>
        </w:rPr>
        <w:t>–</w:t>
      </w:r>
      <w:r w:rsidRPr="0056727C">
        <w:rPr>
          <w:rFonts w:cs="Times New Roman"/>
          <w:szCs w:val="28"/>
        </w:rPr>
        <w:t xml:space="preserve"> два раза в год.</w:t>
      </w:r>
    </w:p>
    <w:p w14:paraId="2555020D" w14:textId="77777777" w:rsidR="0030295D" w:rsidRDefault="0056727C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56727C">
        <w:rPr>
          <w:rFonts w:cs="Times New Roman"/>
          <w:szCs w:val="28"/>
        </w:rPr>
        <w:t>Периодичность проведения проверок может носить плановый характер (осуществляться на основании утвержденного графика проведения проверок) и внеплановый характер (по конкретным обращениям заинтересованных лиц).</w:t>
      </w:r>
    </w:p>
    <w:p w14:paraId="4C80919E" w14:textId="493C6764" w:rsidR="0056727C" w:rsidRDefault="00D03A1A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03A1A">
        <w:rPr>
          <w:rFonts w:cs="Times New Roman"/>
          <w:szCs w:val="28"/>
        </w:rPr>
        <w:t>3.2.</w:t>
      </w:r>
      <w:r>
        <w:rPr>
          <w:rFonts w:cs="Times New Roman"/>
          <w:szCs w:val="28"/>
        </w:rPr>
        <w:t> </w:t>
      </w:r>
      <w:proofErr w:type="gramStart"/>
      <w:r w:rsidR="0056727C" w:rsidRPr="0056727C">
        <w:rPr>
          <w:rFonts w:cs="Times New Roman"/>
          <w:szCs w:val="28"/>
        </w:rPr>
        <w:t>Контроль за</w:t>
      </w:r>
      <w:proofErr w:type="gramEnd"/>
      <w:r w:rsidR="0056727C" w:rsidRPr="0056727C">
        <w:rPr>
          <w:rFonts w:cs="Times New Roman"/>
          <w:szCs w:val="28"/>
        </w:rPr>
        <w:t xml:space="preserve"> полнотой и качеством предоставления услуги включает в себя проведение проверок, выявление и устранение нарушений порядка предоставления услуги, рассмотрение принятых решений и подготовку ответов на обращения заявителей, содержащих жалобы на решения, действия (бездействие) специалистов </w:t>
      </w:r>
      <w:r w:rsidR="0056727C">
        <w:rPr>
          <w:rFonts w:cs="Times New Roman"/>
          <w:szCs w:val="28"/>
        </w:rPr>
        <w:t>учреждения</w:t>
      </w:r>
      <w:r w:rsidR="0056727C" w:rsidRPr="0056727C">
        <w:rPr>
          <w:rFonts w:cs="Times New Roman"/>
          <w:szCs w:val="28"/>
        </w:rPr>
        <w:t>.</w:t>
      </w:r>
    </w:p>
    <w:p w14:paraId="20A5F688" w14:textId="7B5F31B0" w:rsidR="00D03A1A" w:rsidRPr="00D03A1A" w:rsidRDefault="00D03A1A" w:rsidP="0056727C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03A1A">
        <w:rPr>
          <w:rFonts w:cs="Times New Roman"/>
          <w:szCs w:val="28"/>
        </w:rPr>
        <w:t>3.3.</w:t>
      </w:r>
      <w:r>
        <w:rPr>
          <w:rFonts w:cs="Times New Roman"/>
          <w:szCs w:val="28"/>
        </w:rPr>
        <w:t> </w:t>
      </w:r>
      <w:r w:rsidRPr="00D03A1A">
        <w:rPr>
          <w:rFonts w:cs="Times New Roman"/>
          <w:szCs w:val="28"/>
        </w:rPr>
        <w:t>По результатам проведения проверок полноты и качества предоставления услуги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14:paraId="0C52D299" w14:textId="78C0F430" w:rsidR="00D03A1A" w:rsidRPr="00D03A1A" w:rsidRDefault="00D03A1A" w:rsidP="00D03A1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D03A1A">
        <w:rPr>
          <w:rFonts w:cs="Times New Roman"/>
          <w:szCs w:val="28"/>
        </w:rPr>
        <w:t>3.4.</w:t>
      </w:r>
      <w:r>
        <w:rPr>
          <w:rFonts w:cs="Times New Roman"/>
          <w:szCs w:val="28"/>
        </w:rPr>
        <w:t> </w:t>
      </w:r>
      <w:proofErr w:type="gramStart"/>
      <w:r w:rsidR="0056727C" w:rsidRPr="0056727C">
        <w:rPr>
          <w:rFonts w:cs="Times New Roman"/>
          <w:szCs w:val="28"/>
        </w:rPr>
        <w:t>Контроль за</w:t>
      </w:r>
      <w:proofErr w:type="gramEnd"/>
      <w:r w:rsidR="0056727C" w:rsidRPr="0056727C">
        <w:rPr>
          <w:rFonts w:cs="Times New Roman"/>
          <w:szCs w:val="28"/>
        </w:rPr>
        <w:t xml:space="preserve"> предоставлением государственной услуги со стороны граждан, их объединений и организаций осуществляется в соответствии с действующим законодательством Российской Федерации.</w:t>
      </w:r>
    </w:p>
    <w:p w14:paraId="6065FA44" w14:textId="77777777" w:rsidR="00D03A1A" w:rsidRPr="0030295D" w:rsidRDefault="00D03A1A" w:rsidP="00D03A1A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14FA55A6" w14:textId="40BCA379" w:rsidR="00E45991" w:rsidRPr="0030295D" w:rsidRDefault="0030295D" w:rsidP="0030295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30295D">
        <w:rPr>
          <w:rFonts w:cs="Times New Roman"/>
          <w:szCs w:val="28"/>
        </w:rPr>
        <w:t>4</w:t>
      </w:r>
      <w:r w:rsidR="00E45991" w:rsidRPr="0030295D">
        <w:rPr>
          <w:rFonts w:cs="Times New Roman"/>
          <w:szCs w:val="28"/>
        </w:rPr>
        <w:t xml:space="preserve">. </w:t>
      </w:r>
      <w:proofErr w:type="gramStart"/>
      <w:r w:rsidRPr="0030295D">
        <w:rPr>
          <w:rFonts w:cs="Times New Roman"/>
          <w:szCs w:val="28"/>
        </w:rPr>
        <w:t>Досудебный (внесудебный) порядок обжалования решений и действий (бездействия) учреждения (организации), работника учреждения (организации)</w:t>
      </w:r>
      <w:proofErr w:type="gramEnd"/>
    </w:p>
    <w:p w14:paraId="62B46CC3" w14:textId="77777777" w:rsidR="00E45991" w:rsidRPr="0030295D" w:rsidRDefault="00E45991" w:rsidP="00E45991">
      <w:pPr>
        <w:autoSpaceDE w:val="0"/>
        <w:autoSpaceDN w:val="0"/>
        <w:adjustRightInd w:val="0"/>
        <w:jc w:val="both"/>
        <w:rPr>
          <w:rFonts w:cs="Times New Roman"/>
          <w:color w:val="4F6228" w:themeColor="accent3" w:themeShade="80"/>
          <w:szCs w:val="28"/>
        </w:rPr>
      </w:pPr>
    </w:p>
    <w:p w14:paraId="3EBD5C2B" w14:textId="6B1B5886" w:rsidR="00E45991" w:rsidRPr="004D737A" w:rsidRDefault="0030295D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.1.</w:t>
      </w:r>
      <w:r w:rsidRPr="004D737A">
        <w:rPr>
          <w:rFonts w:cs="Times New Roman"/>
          <w:szCs w:val="28"/>
        </w:rPr>
        <w:t> </w:t>
      </w:r>
      <w:r w:rsidR="00E45991" w:rsidRPr="004D737A">
        <w:rPr>
          <w:rFonts w:cs="Times New Roman"/>
          <w:szCs w:val="28"/>
        </w:rPr>
        <w:t xml:space="preserve">Заявитель может обратиться с </w:t>
      </w:r>
      <w:proofErr w:type="gramStart"/>
      <w:r w:rsidR="00E45991" w:rsidRPr="004D737A">
        <w:rPr>
          <w:rFonts w:cs="Times New Roman"/>
          <w:szCs w:val="28"/>
        </w:rPr>
        <w:t>жалобой</w:t>
      </w:r>
      <w:proofErr w:type="gramEnd"/>
      <w:r w:rsidR="00E45991" w:rsidRPr="004D737A">
        <w:rPr>
          <w:rFonts w:cs="Times New Roman"/>
          <w:szCs w:val="28"/>
        </w:rPr>
        <w:t xml:space="preserve"> в том числе в следующих случаях:</w:t>
      </w:r>
    </w:p>
    <w:p w14:paraId="7EE23DCF" w14:textId="131FF01D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 нарушение срока регистрации заявления о предоставлении услуги;</w:t>
      </w:r>
    </w:p>
    <w:p w14:paraId="296106B6" w14:textId="4B4B3D82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 нарушение срока предоставления услуги;</w:t>
      </w:r>
    </w:p>
    <w:p w14:paraId="0595E635" w14:textId="3E4C9A38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30295D" w:rsidRP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>требование у заявителя документов или информации либо осуществления действий, представление или осуществление которых не предусмотрено нормативными правовыми актами Российской Федерации, нормативными правовыми актами Ярославской области для предоставления услуги;</w:t>
      </w:r>
    </w:p>
    <w:p w14:paraId="280D324A" w14:textId="071BF1FD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30295D" w:rsidRP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>отказ в приеме у заявителя документов, предоставление которых предусмотрено нормативными правовыми актами Российской Федерации, нормативными правовыми актами Ярославской области для предоставления услуги;</w:t>
      </w:r>
    </w:p>
    <w:p w14:paraId="7DDDE718" w14:textId="67974E78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4D737A">
        <w:rPr>
          <w:rFonts w:cs="Times New Roman"/>
          <w:szCs w:val="28"/>
        </w:rPr>
        <w:t>-</w:t>
      </w:r>
      <w:r w:rsidR="0030295D" w:rsidRP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отказ в предоставлении услуги, если основания отказа не предусмотрены федеральными законами и принятыми в соответствии с ними </w:t>
      </w:r>
      <w:r w:rsidRPr="004D737A">
        <w:rPr>
          <w:rFonts w:cs="Times New Roman"/>
          <w:szCs w:val="28"/>
        </w:rPr>
        <w:lastRenderedPageBreak/>
        <w:t>иными нормативными правовыми актами Российской Федерации, нормативными правовыми актами Ярославской области;</w:t>
      </w:r>
      <w:proofErr w:type="gramEnd"/>
    </w:p>
    <w:p w14:paraId="63878958" w14:textId="5F8C3DAA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>затребование с заявителя при предоставлении услуги платы, не предусмотренной нормативными правовыми актами Российской Федерации, нормативными правовыми актами Ярославской области;</w:t>
      </w:r>
    </w:p>
    <w:p w14:paraId="3EF3BC72" w14:textId="6ECFE868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4D737A">
        <w:rPr>
          <w:rFonts w:cs="Times New Roman"/>
          <w:szCs w:val="28"/>
        </w:rPr>
        <w:t>-</w:t>
      </w:r>
      <w:r w:rsidR="0030295D" w:rsidRP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отказ </w:t>
      </w:r>
      <w:r w:rsidR="0030295D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>, предоставляющего услугу, должностного лица, предоставляющего услугу,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исправлений;</w:t>
      </w:r>
      <w:proofErr w:type="gramEnd"/>
    </w:p>
    <w:p w14:paraId="0B97C766" w14:textId="70B00C8C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30295D" w:rsidRP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>нарушение срока или порядка выдачи документов по результатам предоставления услуги;</w:t>
      </w:r>
    </w:p>
    <w:p w14:paraId="3CA49FC3" w14:textId="2E416FF5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4D737A">
        <w:rPr>
          <w:rFonts w:cs="Times New Roman"/>
          <w:szCs w:val="28"/>
        </w:rPr>
        <w:t>-</w:t>
      </w:r>
      <w:r w:rsidR="0030295D" w:rsidRP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>приостановление предоставления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Ярославской области</w:t>
      </w:r>
      <w:r w:rsidR="0030295D" w:rsidRPr="004D737A">
        <w:rPr>
          <w:rFonts w:cs="Times New Roman"/>
          <w:szCs w:val="28"/>
        </w:rPr>
        <w:t>.</w:t>
      </w:r>
      <w:proofErr w:type="gramEnd"/>
    </w:p>
    <w:p w14:paraId="5979A847" w14:textId="05086AEC" w:rsidR="00E45991" w:rsidRPr="004D737A" w:rsidRDefault="003458BB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.2.</w:t>
      </w:r>
      <w:r w:rsidR="004D737A">
        <w:rPr>
          <w:rFonts w:cs="Times New Roman"/>
          <w:szCs w:val="28"/>
        </w:rPr>
        <w:t> </w:t>
      </w:r>
      <w:r w:rsidR="00E45991" w:rsidRPr="004D737A">
        <w:rPr>
          <w:rFonts w:cs="Times New Roman"/>
          <w:szCs w:val="28"/>
        </w:rPr>
        <w:t xml:space="preserve">Жалоба подается в письменной форме на бумажном носителе, в электронной форме в </w:t>
      </w:r>
      <w:r w:rsidRPr="004D737A">
        <w:rPr>
          <w:rFonts w:cs="Times New Roman"/>
          <w:szCs w:val="28"/>
        </w:rPr>
        <w:t>учреждение</w:t>
      </w:r>
      <w:r w:rsidR="00E45991" w:rsidRPr="004D737A">
        <w:rPr>
          <w:rFonts w:cs="Times New Roman"/>
          <w:szCs w:val="28"/>
        </w:rPr>
        <w:t>, предоставляющ</w:t>
      </w:r>
      <w:r w:rsidRPr="004D737A">
        <w:rPr>
          <w:rFonts w:cs="Times New Roman"/>
          <w:szCs w:val="28"/>
        </w:rPr>
        <w:t>ее</w:t>
      </w:r>
      <w:r w:rsidR="00E45991" w:rsidRPr="004D737A">
        <w:rPr>
          <w:rFonts w:cs="Times New Roman"/>
          <w:szCs w:val="28"/>
        </w:rPr>
        <w:t xml:space="preserve"> услугу. Жалобы на решения и действия (бездействие) руководителя </w:t>
      </w:r>
      <w:r w:rsidRPr="004D737A">
        <w:rPr>
          <w:rFonts w:cs="Times New Roman"/>
          <w:szCs w:val="28"/>
        </w:rPr>
        <w:t>учреждения</w:t>
      </w:r>
      <w:r w:rsidR="00E45991" w:rsidRPr="004D737A">
        <w:rPr>
          <w:rFonts w:cs="Times New Roman"/>
          <w:szCs w:val="28"/>
        </w:rPr>
        <w:t xml:space="preserve">, предоставляющего услугу, рассматриваются </w:t>
      </w:r>
      <w:r w:rsidRPr="004D737A">
        <w:rPr>
          <w:rFonts w:cs="Times New Roman"/>
          <w:szCs w:val="28"/>
        </w:rPr>
        <w:t>министерством</w:t>
      </w:r>
      <w:r w:rsidR="00E45991" w:rsidRPr="004D737A">
        <w:rPr>
          <w:rFonts w:cs="Times New Roman"/>
          <w:szCs w:val="28"/>
        </w:rPr>
        <w:t>.</w:t>
      </w:r>
    </w:p>
    <w:p w14:paraId="58470F58" w14:textId="4172424A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 xml:space="preserve">Жалоба может быть направлена по почте, с использованием информационно-телекоммуникационной сети </w:t>
      </w:r>
      <w:r w:rsidR="003458BB" w:rsidRPr="004D737A">
        <w:rPr>
          <w:rFonts w:cs="Times New Roman"/>
          <w:szCs w:val="28"/>
        </w:rPr>
        <w:t>«</w:t>
      </w:r>
      <w:r w:rsidRPr="004D737A">
        <w:rPr>
          <w:rFonts w:cs="Times New Roman"/>
          <w:szCs w:val="28"/>
        </w:rPr>
        <w:t>Интернет</w:t>
      </w:r>
      <w:r w:rsidR="003458BB" w:rsidRPr="004D737A">
        <w:rPr>
          <w:rFonts w:cs="Times New Roman"/>
          <w:szCs w:val="28"/>
        </w:rPr>
        <w:t>»</w:t>
      </w:r>
      <w:r w:rsidRPr="004D737A">
        <w:rPr>
          <w:rFonts w:cs="Times New Roman"/>
          <w:szCs w:val="28"/>
        </w:rPr>
        <w:t xml:space="preserve">, официального сайта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услугу, через </w:t>
      </w:r>
      <w:r w:rsidR="003458BB" w:rsidRPr="004D737A">
        <w:rPr>
          <w:rFonts w:cs="Times New Roman"/>
          <w:szCs w:val="28"/>
        </w:rPr>
        <w:t>федеральную государственную информационную систему «Единый портал государственных и муниципальных услуг (функций)»</w:t>
      </w:r>
      <w:r w:rsidRPr="004D737A">
        <w:rPr>
          <w:rFonts w:cs="Times New Roman"/>
          <w:szCs w:val="28"/>
        </w:rPr>
        <w:t>, а также может быть принята при личном приеме заявителя.</w:t>
      </w:r>
    </w:p>
    <w:p w14:paraId="46CF4EA4" w14:textId="369A504C" w:rsidR="00E45991" w:rsidRPr="004D737A" w:rsidRDefault="003458BB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.3.</w:t>
      </w:r>
      <w:r w:rsidR="004D737A">
        <w:rPr>
          <w:rFonts w:cs="Times New Roman"/>
          <w:szCs w:val="28"/>
        </w:rPr>
        <w:t> </w:t>
      </w:r>
      <w:r w:rsidR="00E45991" w:rsidRPr="004D737A">
        <w:rPr>
          <w:rFonts w:cs="Times New Roman"/>
          <w:szCs w:val="28"/>
        </w:rPr>
        <w:t>Жалоба должна содержать:</w:t>
      </w:r>
    </w:p>
    <w:p w14:paraId="5BE1E131" w14:textId="4135C064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наименование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услугу, должностного лица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</w:t>
      </w:r>
      <w:r w:rsidR="003458BB" w:rsidRPr="004D737A">
        <w:rPr>
          <w:rFonts w:cs="Times New Roman"/>
          <w:szCs w:val="28"/>
        </w:rPr>
        <w:t>услугу</w:t>
      </w:r>
      <w:r w:rsidRPr="004D737A">
        <w:rPr>
          <w:rFonts w:cs="Times New Roman"/>
          <w:szCs w:val="28"/>
        </w:rPr>
        <w:t xml:space="preserve"> решения и действия (бездействие) котор</w:t>
      </w:r>
      <w:r w:rsidR="003458BB" w:rsidRPr="004D737A">
        <w:rPr>
          <w:rFonts w:cs="Times New Roman"/>
          <w:szCs w:val="28"/>
        </w:rPr>
        <w:t>ого</w:t>
      </w:r>
      <w:r w:rsidRPr="004D737A">
        <w:rPr>
          <w:rFonts w:cs="Times New Roman"/>
          <w:szCs w:val="28"/>
        </w:rPr>
        <w:t xml:space="preserve"> обжалуются;</w:t>
      </w:r>
    </w:p>
    <w:p w14:paraId="3723BC28" w14:textId="3A3A7B7B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4D737A">
        <w:rPr>
          <w:rFonts w:cs="Times New Roman"/>
          <w:szCs w:val="28"/>
        </w:rPr>
        <w:t>-</w:t>
      </w:r>
      <w:r w:rsid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фамилию, имя, отчество (последнее </w:t>
      </w:r>
      <w:r w:rsidR="003458BB" w:rsidRPr="004D737A">
        <w:rPr>
          <w:rFonts w:cs="Times New Roman"/>
          <w:szCs w:val="28"/>
        </w:rPr>
        <w:t>–</w:t>
      </w:r>
      <w:r w:rsidRPr="004D737A">
        <w:rPr>
          <w:rFonts w:cs="Times New Roman"/>
          <w:szCs w:val="28"/>
        </w:rPr>
        <w:t xml:space="preserve"> при наличии), сведения о месте жительства заявителя </w:t>
      </w:r>
      <w:r w:rsidR="003458BB" w:rsidRPr="004D737A">
        <w:rPr>
          <w:rFonts w:cs="Times New Roman"/>
          <w:szCs w:val="28"/>
        </w:rPr>
        <w:t>–</w:t>
      </w:r>
      <w:r w:rsidRPr="004D737A">
        <w:rPr>
          <w:rFonts w:cs="Times New Roman"/>
          <w:szCs w:val="28"/>
        </w:rPr>
        <w:t xml:space="preserve"> физического лица либо наименование, сведения о месте нахождения заявителя </w:t>
      </w:r>
      <w:r w:rsidR="003458BB" w:rsidRPr="004D737A">
        <w:rPr>
          <w:rFonts w:cs="Times New Roman"/>
          <w:szCs w:val="28"/>
        </w:rPr>
        <w:t>–</w:t>
      </w:r>
      <w:r w:rsidRPr="004D737A">
        <w:rPr>
          <w:rFonts w:cs="Times New Roman"/>
          <w:szCs w:val="28"/>
        </w:rPr>
        <w:t xml:space="preserve">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14:paraId="2C5FD363" w14:textId="2102796C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сведения об обжалуемых решениях и действиях (бездействии)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услугу, должностного лица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</w:t>
      </w:r>
      <w:r w:rsidR="003458BB" w:rsidRPr="004D737A">
        <w:rPr>
          <w:rFonts w:cs="Times New Roman"/>
          <w:szCs w:val="28"/>
        </w:rPr>
        <w:t>услугу</w:t>
      </w:r>
      <w:r w:rsidRPr="004D737A">
        <w:rPr>
          <w:rFonts w:cs="Times New Roman"/>
          <w:szCs w:val="28"/>
        </w:rPr>
        <w:t>;</w:t>
      </w:r>
    </w:p>
    <w:p w14:paraId="0F105E5D" w14:textId="47F5FF0F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</w:t>
      </w:r>
      <w:r w:rsidR="004D737A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доводы, на основании которых заявитель не согласен с решением и действием (бездействием)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услугу, должностного лица </w:t>
      </w:r>
      <w:r w:rsidR="003458BB" w:rsidRPr="004D737A">
        <w:rPr>
          <w:rFonts w:cs="Times New Roman"/>
          <w:szCs w:val="28"/>
        </w:rPr>
        <w:t>учреждения</w:t>
      </w:r>
      <w:r w:rsidRPr="004D737A">
        <w:rPr>
          <w:rFonts w:cs="Times New Roman"/>
          <w:szCs w:val="28"/>
        </w:rPr>
        <w:t xml:space="preserve">, предоставляющего </w:t>
      </w:r>
      <w:r w:rsidR="003458BB" w:rsidRPr="004D737A">
        <w:rPr>
          <w:rFonts w:cs="Times New Roman"/>
          <w:szCs w:val="28"/>
        </w:rPr>
        <w:t>услугу</w:t>
      </w:r>
      <w:r w:rsidRPr="004D737A">
        <w:rPr>
          <w:rFonts w:cs="Times New Roman"/>
          <w:szCs w:val="28"/>
        </w:rPr>
        <w:t>. Заявителем могут быть представлены документы (при наличии), подтверждающие доводы заявителя, либо их копии.</w:t>
      </w:r>
    </w:p>
    <w:p w14:paraId="71AEF299" w14:textId="0BD4B302" w:rsidR="00E45991" w:rsidRPr="004D737A" w:rsidRDefault="003458BB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.4.</w:t>
      </w:r>
      <w:r w:rsidR="004D737A">
        <w:rPr>
          <w:rFonts w:cs="Times New Roman"/>
          <w:szCs w:val="28"/>
        </w:rPr>
        <w:t> </w:t>
      </w:r>
      <w:proofErr w:type="gramStart"/>
      <w:r w:rsidR="00E45991" w:rsidRPr="004D737A">
        <w:rPr>
          <w:rFonts w:cs="Times New Roman"/>
          <w:szCs w:val="28"/>
        </w:rPr>
        <w:t xml:space="preserve">Жалоба, поступившая в </w:t>
      </w:r>
      <w:r w:rsidRPr="004D737A">
        <w:rPr>
          <w:rFonts w:cs="Times New Roman"/>
          <w:szCs w:val="28"/>
        </w:rPr>
        <w:t>учреждение</w:t>
      </w:r>
      <w:r w:rsidR="00E45991" w:rsidRPr="004D737A">
        <w:rPr>
          <w:rFonts w:cs="Times New Roman"/>
          <w:szCs w:val="28"/>
        </w:rPr>
        <w:t>, предоставляющ</w:t>
      </w:r>
      <w:r w:rsidRPr="004D737A">
        <w:rPr>
          <w:rFonts w:cs="Times New Roman"/>
          <w:szCs w:val="28"/>
        </w:rPr>
        <w:t>ее</w:t>
      </w:r>
      <w:r w:rsidR="00E45991" w:rsidRPr="004D737A">
        <w:rPr>
          <w:rFonts w:cs="Times New Roman"/>
          <w:szCs w:val="28"/>
        </w:rPr>
        <w:t xml:space="preserve"> услугу, подлежит рассмотрению должностным лицом, наделенным полномочиями по </w:t>
      </w:r>
      <w:r w:rsidR="00E45991" w:rsidRPr="004D737A">
        <w:rPr>
          <w:rFonts w:cs="Times New Roman"/>
          <w:szCs w:val="28"/>
        </w:rPr>
        <w:lastRenderedPageBreak/>
        <w:t xml:space="preserve">рассмотрению жалоб, в течение 15 рабочих дней со дня ее регистрации, а в случае обжалования отказа </w:t>
      </w:r>
      <w:r w:rsidR="004D737A" w:rsidRPr="004D737A">
        <w:rPr>
          <w:rFonts w:cs="Times New Roman"/>
          <w:szCs w:val="28"/>
        </w:rPr>
        <w:t>учреждения</w:t>
      </w:r>
      <w:r w:rsidR="00E45991" w:rsidRPr="004D737A">
        <w:rPr>
          <w:rFonts w:cs="Times New Roman"/>
          <w:szCs w:val="28"/>
        </w:rPr>
        <w:t xml:space="preserve">, предоставляющего услугу, должностного лица </w:t>
      </w:r>
      <w:r w:rsidR="004D737A" w:rsidRPr="004D737A">
        <w:rPr>
          <w:rFonts w:cs="Times New Roman"/>
          <w:szCs w:val="28"/>
        </w:rPr>
        <w:t>учреждения</w:t>
      </w:r>
      <w:r w:rsidR="00E45991" w:rsidRPr="004D737A">
        <w:rPr>
          <w:rFonts w:cs="Times New Roman"/>
          <w:szCs w:val="28"/>
        </w:rPr>
        <w:t xml:space="preserve">, предоставляющего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</w:t>
      </w:r>
      <w:r w:rsidR="004D737A" w:rsidRPr="004D737A">
        <w:rPr>
          <w:rFonts w:cs="Times New Roman"/>
          <w:szCs w:val="28"/>
        </w:rPr>
        <w:t>–</w:t>
      </w:r>
      <w:r w:rsidR="00E45991" w:rsidRPr="004D737A">
        <w:rPr>
          <w:rFonts w:cs="Times New Roman"/>
          <w:szCs w:val="28"/>
        </w:rPr>
        <w:t xml:space="preserve"> в течение</w:t>
      </w:r>
      <w:proofErr w:type="gramEnd"/>
      <w:r w:rsidR="00E45991" w:rsidRPr="004D737A">
        <w:rPr>
          <w:rFonts w:cs="Times New Roman"/>
          <w:szCs w:val="28"/>
        </w:rPr>
        <w:t xml:space="preserve"> 5 рабочих дней со дня ее регистрации.</w:t>
      </w:r>
    </w:p>
    <w:p w14:paraId="431BFD56" w14:textId="3F532D06" w:rsidR="00E45991" w:rsidRPr="004D737A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CE7FD9">
        <w:rPr>
          <w:rFonts w:cs="Times New Roman"/>
          <w:szCs w:val="28"/>
        </w:rPr>
        <w:t>.5. </w:t>
      </w:r>
      <w:r w:rsidR="00E45991" w:rsidRPr="004D737A">
        <w:rPr>
          <w:rFonts w:cs="Times New Roman"/>
          <w:szCs w:val="28"/>
        </w:rPr>
        <w:t xml:space="preserve">По результатам рассмотрения жалобы </w:t>
      </w:r>
      <w:r w:rsidRPr="004D737A">
        <w:rPr>
          <w:rFonts w:cs="Times New Roman"/>
          <w:szCs w:val="28"/>
        </w:rPr>
        <w:t>учреждение</w:t>
      </w:r>
      <w:r w:rsidR="00E45991" w:rsidRPr="004D737A">
        <w:rPr>
          <w:rFonts w:cs="Times New Roman"/>
          <w:szCs w:val="28"/>
        </w:rPr>
        <w:t>, предоставляющ</w:t>
      </w:r>
      <w:r w:rsidRPr="004D737A">
        <w:rPr>
          <w:rFonts w:cs="Times New Roman"/>
          <w:szCs w:val="28"/>
        </w:rPr>
        <w:t>ее</w:t>
      </w:r>
      <w:r w:rsidR="00E45991" w:rsidRPr="004D737A">
        <w:rPr>
          <w:rFonts w:cs="Times New Roman"/>
          <w:szCs w:val="28"/>
        </w:rPr>
        <w:t xml:space="preserve"> услугу, принимает одно из следующих решений:</w:t>
      </w:r>
    </w:p>
    <w:p w14:paraId="628AED30" w14:textId="2A958333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proofErr w:type="gramStart"/>
      <w:r w:rsidRPr="004D737A">
        <w:rPr>
          <w:rFonts w:cs="Times New Roman"/>
          <w:szCs w:val="28"/>
        </w:rPr>
        <w:t>-</w:t>
      </w:r>
      <w:r w:rsidR="00CE7FD9">
        <w:rPr>
          <w:rFonts w:cs="Times New Roman"/>
          <w:szCs w:val="28"/>
        </w:rPr>
        <w:t> </w:t>
      </w:r>
      <w:r w:rsidRPr="004D737A">
        <w:rPr>
          <w:rFonts w:cs="Times New Roman"/>
          <w:szCs w:val="28"/>
        </w:rPr>
        <w:t xml:space="preserve">удовлетворяет жалобу, в том числе в форме отмены принятого решения, исправления допущенных </w:t>
      </w:r>
      <w:r w:rsidR="004D737A" w:rsidRPr="004D737A">
        <w:rPr>
          <w:rFonts w:cs="Times New Roman"/>
          <w:szCs w:val="28"/>
        </w:rPr>
        <w:t>учреждением</w:t>
      </w:r>
      <w:r w:rsidRPr="004D737A">
        <w:rPr>
          <w:rFonts w:cs="Times New Roman"/>
          <w:szCs w:val="28"/>
        </w:rPr>
        <w:t>, предоставляющим услугу, опечаток и ошибок в 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Ярославской области;</w:t>
      </w:r>
      <w:proofErr w:type="gramEnd"/>
    </w:p>
    <w:p w14:paraId="312AC5A5" w14:textId="77777777" w:rsidR="00E45991" w:rsidRPr="004D737A" w:rsidRDefault="00E45991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- отказывает в удовлетворении жалобы.</w:t>
      </w:r>
    </w:p>
    <w:p w14:paraId="303F3128" w14:textId="04891D87" w:rsidR="00E45991" w:rsidRPr="004D737A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.6.</w:t>
      </w:r>
      <w:r w:rsidR="00CE7FD9">
        <w:rPr>
          <w:rFonts w:cs="Times New Roman"/>
          <w:szCs w:val="28"/>
        </w:rPr>
        <w:t> В </w:t>
      </w:r>
      <w:r w:rsidR="00E45991" w:rsidRPr="004D737A">
        <w:rPr>
          <w:rFonts w:cs="Times New Roman"/>
          <w:szCs w:val="28"/>
        </w:rPr>
        <w:t xml:space="preserve">случае внесения изменений в выданный по результатам предоставления услуги документ, направленных на исправление ошибок, допущенных по вине </w:t>
      </w:r>
      <w:r w:rsidRPr="004D737A">
        <w:rPr>
          <w:rFonts w:cs="Times New Roman"/>
          <w:szCs w:val="28"/>
        </w:rPr>
        <w:t>учреждения</w:t>
      </w:r>
      <w:r w:rsidR="00E45991" w:rsidRPr="004D737A">
        <w:rPr>
          <w:rFonts w:cs="Times New Roman"/>
          <w:szCs w:val="28"/>
        </w:rPr>
        <w:t xml:space="preserve">, предоставляющего услугу, должностного лица </w:t>
      </w:r>
      <w:r w:rsidRPr="004D737A">
        <w:rPr>
          <w:rFonts w:cs="Times New Roman"/>
          <w:szCs w:val="28"/>
        </w:rPr>
        <w:t>учреждения</w:t>
      </w:r>
      <w:r w:rsidR="00E45991" w:rsidRPr="004D737A">
        <w:rPr>
          <w:rFonts w:cs="Times New Roman"/>
          <w:szCs w:val="28"/>
        </w:rPr>
        <w:t>, предоставляющего услугу, плата с заявителя не взимается.</w:t>
      </w:r>
    </w:p>
    <w:p w14:paraId="503C13D2" w14:textId="2681C568" w:rsidR="00E45991" w:rsidRPr="004D737A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.7.</w:t>
      </w:r>
      <w:r w:rsidR="00CE7FD9">
        <w:rPr>
          <w:rFonts w:cs="Times New Roman"/>
          <w:szCs w:val="28"/>
        </w:rPr>
        <w:t> </w:t>
      </w:r>
      <w:r w:rsidR="00E45991" w:rsidRPr="004D737A">
        <w:rPr>
          <w:rFonts w:cs="Times New Roman"/>
          <w:szCs w:val="28"/>
        </w:rPr>
        <w:t xml:space="preserve">Не позднее дня, следующего за днем принятия решения, указанного в пункте </w:t>
      </w: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 xml:space="preserve">.5 данного раздела </w:t>
      </w:r>
      <w:r w:rsidRPr="004D737A">
        <w:rPr>
          <w:rFonts w:cs="Times New Roman"/>
          <w:szCs w:val="28"/>
        </w:rPr>
        <w:t>Порядка</w:t>
      </w:r>
      <w:r w:rsidR="00E45991" w:rsidRPr="004D737A">
        <w:rPr>
          <w:rFonts w:cs="Times New Roman"/>
          <w:szCs w:val="28"/>
        </w:rPr>
        <w:t>, заявителю направляется мотивированный ответ о результатах рассмотрения жалобы в письменной форме и по желанию заявителя в электронной форме.</w:t>
      </w:r>
    </w:p>
    <w:p w14:paraId="12DD42F0" w14:textId="2E81D0E3" w:rsidR="00E45991" w:rsidRPr="004D737A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>.8.</w:t>
      </w:r>
      <w:r w:rsidR="00CE7FD9">
        <w:rPr>
          <w:rFonts w:cs="Times New Roman"/>
          <w:szCs w:val="28"/>
        </w:rPr>
        <w:t> </w:t>
      </w:r>
      <w:r w:rsidR="00E45991" w:rsidRPr="004D737A">
        <w:rPr>
          <w:rFonts w:cs="Times New Roman"/>
          <w:szCs w:val="28"/>
        </w:rPr>
        <w:t xml:space="preserve">В случае признания жалобы подлежащей удовлетворению в ответе заявителю, указанном в пункте </w:t>
      </w: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 xml:space="preserve">.7 данного раздела </w:t>
      </w:r>
      <w:r w:rsidRPr="004D737A">
        <w:rPr>
          <w:rFonts w:cs="Times New Roman"/>
          <w:szCs w:val="28"/>
        </w:rPr>
        <w:t>Порядка</w:t>
      </w:r>
      <w:r w:rsidR="00E45991" w:rsidRPr="004D737A">
        <w:rPr>
          <w:rFonts w:cs="Times New Roman"/>
          <w:szCs w:val="28"/>
        </w:rPr>
        <w:t xml:space="preserve">, дается информация о действиях, осуществляемых </w:t>
      </w:r>
      <w:r w:rsidRPr="004D737A">
        <w:rPr>
          <w:rFonts w:cs="Times New Roman"/>
          <w:szCs w:val="28"/>
        </w:rPr>
        <w:t>учреждением</w:t>
      </w:r>
      <w:r w:rsidR="00E45991" w:rsidRPr="004D737A">
        <w:rPr>
          <w:rFonts w:cs="Times New Roman"/>
          <w:szCs w:val="28"/>
        </w:rPr>
        <w:t>, предоставляющим услугу, в целях незамедлительного устранения выявленных нарушений при оказании услуги, а также приносятся извинения за доставленные неудобства и указывается информация о дальнейших действиях, которые необходимо совершить заявителю в целях получения услуги.</w:t>
      </w:r>
    </w:p>
    <w:p w14:paraId="1B1E6F78" w14:textId="6B662871" w:rsidR="00E45991" w:rsidRPr="004D737A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 xml:space="preserve">.9. В случае признания </w:t>
      </w:r>
      <w:proofErr w:type="gramStart"/>
      <w:r w:rsidR="00E45991" w:rsidRPr="004D737A">
        <w:rPr>
          <w:rFonts w:cs="Times New Roman"/>
          <w:szCs w:val="28"/>
        </w:rPr>
        <w:t>жалобы</w:t>
      </w:r>
      <w:proofErr w:type="gramEnd"/>
      <w:r w:rsidR="00E45991" w:rsidRPr="004D737A">
        <w:rPr>
          <w:rFonts w:cs="Times New Roman"/>
          <w:szCs w:val="28"/>
        </w:rPr>
        <w:t xml:space="preserve"> не подлежащей удовлетворению в ответе заявителю, указанном в пункте </w:t>
      </w: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 xml:space="preserve">.7 данного раздела </w:t>
      </w:r>
      <w:r w:rsidRPr="004D737A">
        <w:rPr>
          <w:rFonts w:cs="Times New Roman"/>
          <w:szCs w:val="28"/>
        </w:rPr>
        <w:t>Порядка</w:t>
      </w:r>
      <w:r w:rsidR="00E45991" w:rsidRPr="004D737A">
        <w:rPr>
          <w:rFonts w:cs="Times New Roman"/>
          <w:szCs w:val="28"/>
        </w:rPr>
        <w:t>, даются аргументированные разъяснения о причинах принятого решения, а также информация о порядке обжалования принятого решения.</w:t>
      </w:r>
    </w:p>
    <w:p w14:paraId="18CD69C8" w14:textId="7B817DB4" w:rsidR="00E45991" w:rsidRPr="004D737A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 xml:space="preserve">.10. В случае установления в ходе или по результатам </w:t>
      </w:r>
      <w:proofErr w:type="gramStart"/>
      <w:r w:rsidR="00E45991" w:rsidRPr="004D737A">
        <w:rPr>
          <w:rFonts w:cs="Times New Roman"/>
          <w:szCs w:val="28"/>
        </w:rPr>
        <w:t>рассмотрения жалобы признаков состава административного правонарушения</w:t>
      </w:r>
      <w:proofErr w:type="gramEnd"/>
      <w:r w:rsidR="00E45991" w:rsidRPr="004D737A">
        <w:rPr>
          <w:rFonts w:cs="Times New Roman"/>
          <w:szCs w:val="28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14:paraId="599A91FA" w14:textId="15FFB357" w:rsidR="00F517FD" w:rsidRDefault="004D737A" w:rsidP="00E45991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  <w:r w:rsidRPr="004D737A">
        <w:rPr>
          <w:rFonts w:cs="Times New Roman"/>
          <w:szCs w:val="28"/>
        </w:rPr>
        <w:t>4</w:t>
      </w:r>
      <w:r w:rsidR="00E45991" w:rsidRPr="004D737A">
        <w:rPr>
          <w:rFonts w:cs="Times New Roman"/>
          <w:szCs w:val="28"/>
        </w:rPr>
        <w:t xml:space="preserve">.11. В случае установления в ходе или по результатам рассмотрения жалобы признаков состава административного правонарушения, предусмотренного статьей 12.1 Закона Ярославской области от </w:t>
      </w:r>
      <w:r w:rsidRPr="004D737A">
        <w:rPr>
          <w:rFonts w:cs="Times New Roman"/>
          <w:szCs w:val="28"/>
        </w:rPr>
        <w:t>0</w:t>
      </w:r>
      <w:r w:rsidR="00E45991" w:rsidRPr="004D737A">
        <w:rPr>
          <w:rFonts w:cs="Times New Roman"/>
          <w:szCs w:val="28"/>
        </w:rPr>
        <w:t>3</w:t>
      </w:r>
      <w:r w:rsidRPr="004D737A">
        <w:rPr>
          <w:rFonts w:cs="Times New Roman"/>
          <w:szCs w:val="28"/>
        </w:rPr>
        <w:t>.12.</w:t>
      </w:r>
      <w:r w:rsidR="00E45991" w:rsidRPr="004D737A">
        <w:rPr>
          <w:rFonts w:cs="Times New Roman"/>
          <w:szCs w:val="28"/>
        </w:rPr>
        <w:t xml:space="preserve">2007 </w:t>
      </w:r>
      <w:r w:rsidRPr="004D737A">
        <w:rPr>
          <w:rFonts w:cs="Times New Roman"/>
          <w:szCs w:val="28"/>
        </w:rPr>
        <w:t>№ </w:t>
      </w:r>
      <w:r w:rsidR="00E45991" w:rsidRPr="004D737A">
        <w:rPr>
          <w:rFonts w:cs="Times New Roman"/>
          <w:szCs w:val="28"/>
        </w:rPr>
        <w:t xml:space="preserve">100-з </w:t>
      </w:r>
      <w:r w:rsidRPr="004D737A">
        <w:rPr>
          <w:rFonts w:cs="Times New Roman"/>
          <w:szCs w:val="28"/>
        </w:rPr>
        <w:t>«</w:t>
      </w:r>
      <w:r w:rsidR="00E45991" w:rsidRPr="004D737A">
        <w:rPr>
          <w:rFonts w:cs="Times New Roman"/>
          <w:szCs w:val="28"/>
        </w:rPr>
        <w:t>Об административных правонарушениях</w:t>
      </w:r>
      <w:r w:rsidRPr="004D737A">
        <w:rPr>
          <w:rFonts w:cs="Times New Roman"/>
          <w:szCs w:val="28"/>
        </w:rPr>
        <w:t>»</w:t>
      </w:r>
      <w:r w:rsidR="00E45991" w:rsidRPr="004D737A">
        <w:rPr>
          <w:rFonts w:cs="Times New Roman"/>
          <w:szCs w:val="28"/>
        </w:rPr>
        <w:t xml:space="preserve">, должностное лицо, уполномоченное на рассмотрение жалоб, незамедлительно направляет </w:t>
      </w:r>
      <w:r w:rsidR="00E45991" w:rsidRPr="004D737A">
        <w:rPr>
          <w:rFonts w:cs="Times New Roman"/>
          <w:szCs w:val="28"/>
        </w:rPr>
        <w:lastRenderedPageBreak/>
        <w:t xml:space="preserve">соответствующие материалы в </w:t>
      </w:r>
      <w:r w:rsidRPr="004D737A">
        <w:rPr>
          <w:rFonts w:cs="Times New Roman"/>
          <w:szCs w:val="28"/>
        </w:rPr>
        <w:t>министерство цифрового развития</w:t>
      </w:r>
      <w:r w:rsidR="00E45991" w:rsidRPr="004D737A">
        <w:rPr>
          <w:rFonts w:cs="Times New Roman"/>
          <w:szCs w:val="28"/>
        </w:rPr>
        <w:t xml:space="preserve"> Ярославской области.</w:t>
      </w:r>
    </w:p>
    <w:p w14:paraId="0D8FC4C2" w14:textId="77777777" w:rsidR="00F517FD" w:rsidRDefault="00F517FD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3A64F14D" w14:textId="77777777" w:rsidR="00F517FD" w:rsidRPr="00F517FD" w:rsidRDefault="00F517FD" w:rsidP="00F517FD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lastRenderedPageBreak/>
        <w:t>Приложение 1</w:t>
      </w:r>
    </w:p>
    <w:p w14:paraId="4D89EEA3" w14:textId="77777777" w:rsidR="00F517FD" w:rsidRPr="00F517FD" w:rsidRDefault="00F517FD" w:rsidP="00F517FD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к Порядку</w:t>
      </w:r>
    </w:p>
    <w:p w14:paraId="3F94D0FC" w14:textId="77777777" w:rsidR="00F517FD" w:rsidRPr="00F517FD" w:rsidRDefault="00F517FD" w:rsidP="00F517FD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p w14:paraId="4B22315B" w14:textId="3CB087D2" w:rsidR="00F517FD" w:rsidRPr="00F517FD" w:rsidRDefault="00F517FD" w:rsidP="008944EA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ПЕРЕЧЕНЬ</w:t>
      </w:r>
    </w:p>
    <w:p w14:paraId="5B20D7B2" w14:textId="33BFEF31" w:rsidR="00E45991" w:rsidRPr="00F15DFC" w:rsidRDefault="00F517FD" w:rsidP="00F517F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 xml:space="preserve">учреждений, предоставляющих услугу </w:t>
      </w:r>
      <w:r w:rsidRPr="00BC4B2F">
        <w:rPr>
          <w:rFonts w:cs="Times New Roman"/>
          <w:szCs w:val="28"/>
        </w:rPr>
        <w:t>«Прием заявлений о предоставлении социальных услуг в организациях социального обслуживания»</w:t>
      </w:r>
    </w:p>
    <w:p w14:paraId="6547F0C8" w14:textId="77777777" w:rsidR="00F517FD" w:rsidRPr="00F15DFC" w:rsidRDefault="00F517FD" w:rsidP="00F517F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50"/>
        <w:gridCol w:w="2065"/>
        <w:gridCol w:w="3528"/>
        <w:gridCol w:w="3327"/>
      </w:tblGrid>
      <w:tr w:rsidR="00F517FD" w14:paraId="49D0FF14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84E7D" w14:textId="0843BE6C" w:rsidR="00F517FD" w:rsidRDefault="00072602" w:rsidP="00F517FD">
            <w:pPr>
              <w:pStyle w:val="af2"/>
              <w:jc w:val="center"/>
            </w:pPr>
            <w:r>
              <w:t>№</w:t>
            </w:r>
            <w:r w:rsidR="00F517FD">
              <w:t xml:space="preserve"> </w:t>
            </w:r>
            <w:proofErr w:type="gramStart"/>
            <w:r w:rsidR="00F517FD">
              <w:t>п</w:t>
            </w:r>
            <w:proofErr w:type="gramEnd"/>
            <w:r w:rsidR="00F517FD">
              <w:t>/п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F032" w14:textId="77777777" w:rsidR="00F517FD" w:rsidRDefault="00F517FD" w:rsidP="00F517FD">
            <w:pPr>
              <w:pStyle w:val="af2"/>
              <w:jc w:val="center"/>
            </w:pPr>
            <w:r>
              <w:t>Наименование поля заявления для увязки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1CEE8" w14:textId="79B6EB72" w:rsidR="00F517FD" w:rsidRDefault="00F517FD" w:rsidP="00F517FD">
            <w:pPr>
              <w:pStyle w:val="af2"/>
              <w:jc w:val="center"/>
            </w:pPr>
            <w:r>
              <w:t>Значение поля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B813C" w14:textId="77777777" w:rsidR="00F517FD" w:rsidRDefault="00F517FD" w:rsidP="00F517FD">
            <w:pPr>
              <w:pStyle w:val="af2"/>
              <w:jc w:val="center"/>
            </w:pPr>
            <w:r>
              <w:t>Почтовый адрес, телефон, электронный адрес учреждения</w:t>
            </w:r>
          </w:p>
        </w:tc>
      </w:tr>
      <w:tr w:rsidR="00F517FD" w14:paraId="1ABFE5C0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68BB0" w14:textId="77777777" w:rsidR="00F517FD" w:rsidRDefault="00F517FD" w:rsidP="00F517FD">
            <w:pPr>
              <w:pStyle w:val="af2"/>
              <w:jc w:val="center"/>
            </w:pPr>
            <w:r>
              <w:t>1</w:t>
            </w: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CE95" w14:textId="77777777" w:rsidR="00F517FD" w:rsidRDefault="00F517FD" w:rsidP="00F517FD">
            <w:pPr>
              <w:pStyle w:val="af2"/>
              <w:jc w:val="center"/>
            </w:pPr>
            <w:r>
              <w:t>2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AA0B" w14:textId="77777777" w:rsidR="00F517FD" w:rsidRDefault="00F517FD" w:rsidP="00F517FD">
            <w:pPr>
              <w:pStyle w:val="af2"/>
              <w:jc w:val="center"/>
            </w:pPr>
            <w:r>
              <w:t>4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A4E46" w14:textId="77777777" w:rsidR="00F517FD" w:rsidRDefault="00F517FD" w:rsidP="00F517FD">
            <w:pPr>
              <w:pStyle w:val="af2"/>
              <w:jc w:val="center"/>
            </w:pPr>
            <w:r>
              <w:t>5</w:t>
            </w:r>
          </w:p>
        </w:tc>
      </w:tr>
      <w:tr w:rsidR="008944EA" w14:paraId="29AE139D" w14:textId="77777777" w:rsidTr="008944EA">
        <w:trPr>
          <w:trHeight w:val="433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A12D" w14:textId="1D788AF6" w:rsidR="008944EA" w:rsidRDefault="008944EA" w:rsidP="008944EA">
            <w:pPr>
              <w:pStyle w:val="af3"/>
              <w:jc w:val="center"/>
            </w:pPr>
            <w:r>
              <w:t>Комплексные центры социального обслуживания населения</w:t>
            </w:r>
          </w:p>
        </w:tc>
      </w:tr>
      <w:tr w:rsidR="00F517FD" w14:paraId="4D2874AE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B670" w14:textId="71FD6398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CFAA" w14:textId="3C54AE67" w:rsidR="00F517FD" w:rsidRDefault="00F517FD" w:rsidP="00F517FD">
            <w:pPr>
              <w:pStyle w:val="af3"/>
            </w:pPr>
            <w:r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BE73" w14:textId="342FD9CE" w:rsidR="00F517FD" w:rsidRDefault="00F517FD" w:rsidP="00F517FD">
            <w:pPr>
              <w:pStyle w:val="af3"/>
            </w:pPr>
            <w:r>
              <w:t>муниципальное учреждение «Комплексный центр социального обслуживания населения» Большесельского муниципального района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02117" w14:textId="77777777" w:rsidR="00F517FD" w:rsidRDefault="00F517FD" w:rsidP="00F517FD">
            <w:pPr>
              <w:pStyle w:val="af3"/>
            </w:pPr>
            <w:r>
              <w:t>ул. Сурикова, д. 12,</w:t>
            </w:r>
          </w:p>
          <w:p w14:paraId="6BA224A1" w14:textId="77777777" w:rsidR="00F517FD" w:rsidRDefault="00F517FD" w:rsidP="00F517FD">
            <w:pPr>
              <w:pStyle w:val="af3"/>
            </w:pPr>
            <w:r>
              <w:t>с. Большое Село, Ярославская область,</w:t>
            </w:r>
          </w:p>
          <w:p w14:paraId="466413F3" w14:textId="77777777" w:rsidR="00F517FD" w:rsidRDefault="00F517FD" w:rsidP="00F517FD">
            <w:pPr>
              <w:pStyle w:val="af3"/>
            </w:pPr>
            <w:r>
              <w:t>152360;</w:t>
            </w:r>
          </w:p>
          <w:p w14:paraId="085E22E1" w14:textId="77777777" w:rsidR="00F517FD" w:rsidRDefault="00F517FD" w:rsidP="00F517FD">
            <w:pPr>
              <w:pStyle w:val="af3"/>
            </w:pPr>
            <w:r>
              <w:t>(48542) 2-22-25,</w:t>
            </w:r>
          </w:p>
          <w:p w14:paraId="1E6CBDCC" w14:textId="77777777" w:rsidR="00F517FD" w:rsidRDefault="00F517FD" w:rsidP="00F517FD">
            <w:pPr>
              <w:pStyle w:val="af3"/>
            </w:pPr>
            <w:r>
              <w:t>(48542) 2-16-07;</w:t>
            </w:r>
          </w:p>
          <w:p w14:paraId="4CBA0D75" w14:textId="77777777" w:rsidR="00F517FD" w:rsidRDefault="00F517FD" w:rsidP="00F517FD">
            <w:pPr>
              <w:pStyle w:val="af3"/>
            </w:pPr>
            <w:r>
              <w:t>kcson2008@mail.ru</w:t>
            </w:r>
          </w:p>
        </w:tc>
      </w:tr>
      <w:tr w:rsidR="00F517FD" w14:paraId="46ACC481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15C6" w14:textId="20E2AA31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D093F" w14:textId="6803DD2D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EC124" w14:textId="15D3FF22" w:rsidR="00F517FD" w:rsidRDefault="00F517FD" w:rsidP="00F517FD">
            <w:pPr>
              <w:pStyle w:val="af3"/>
            </w:pPr>
            <w:r>
              <w:t>муниципальное учреждение Комплексный центр социального обслуживания населения Борисоглебского муниципального района «Лада»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48C53" w14:textId="77777777" w:rsidR="00F517FD" w:rsidRDefault="00F517FD" w:rsidP="00F517FD">
            <w:pPr>
              <w:pStyle w:val="af3"/>
            </w:pPr>
            <w:r>
              <w:t>ул. Транспортная, д. 31а,</w:t>
            </w:r>
          </w:p>
          <w:p w14:paraId="27F80493" w14:textId="77777777" w:rsidR="00F517FD" w:rsidRDefault="00F517FD" w:rsidP="00F517FD">
            <w:pPr>
              <w:pStyle w:val="af3"/>
            </w:pPr>
            <w:r>
              <w:t>пос. Борисоглебский,</w:t>
            </w:r>
          </w:p>
          <w:p w14:paraId="70D44C9F" w14:textId="77777777" w:rsidR="00F517FD" w:rsidRDefault="00F517FD" w:rsidP="00F517FD">
            <w:pPr>
              <w:pStyle w:val="af3"/>
            </w:pPr>
            <w:r>
              <w:t>Ярославская область, 152170;</w:t>
            </w:r>
          </w:p>
          <w:p w14:paraId="1B8C6C12" w14:textId="77777777" w:rsidR="00F517FD" w:rsidRDefault="00F517FD" w:rsidP="00F517FD">
            <w:pPr>
              <w:pStyle w:val="af3"/>
            </w:pPr>
            <w:r>
              <w:t>(48539) 2-15-61,</w:t>
            </w:r>
          </w:p>
          <w:p w14:paraId="751AAF33" w14:textId="77777777" w:rsidR="00F517FD" w:rsidRDefault="00F517FD" w:rsidP="00F517FD">
            <w:pPr>
              <w:pStyle w:val="af3"/>
            </w:pPr>
            <w:r>
              <w:t>(48539) 2-14-63;</w:t>
            </w:r>
          </w:p>
          <w:p w14:paraId="1BC02E5E" w14:textId="77777777" w:rsidR="00F517FD" w:rsidRDefault="00F517FD" w:rsidP="00F517FD">
            <w:pPr>
              <w:pStyle w:val="af3"/>
            </w:pPr>
            <w:r>
              <w:t>kcson-lada@mail.ru</w:t>
            </w:r>
          </w:p>
        </w:tc>
      </w:tr>
      <w:tr w:rsidR="00F517FD" w14:paraId="363A60B5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B65C6" w14:textId="32A7E9E6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3FC4" w14:textId="45A57590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F37AC" w14:textId="281BE803" w:rsidR="00F517FD" w:rsidRDefault="00F517FD" w:rsidP="00F517FD">
            <w:pPr>
              <w:pStyle w:val="af3"/>
            </w:pPr>
            <w:r>
              <w:t xml:space="preserve">муниципальное учреждение «Комплексный центр социального обслуживания населения» </w:t>
            </w:r>
            <w:proofErr w:type="spellStart"/>
            <w:r>
              <w:t>Брейтовского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8D03" w14:textId="77777777" w:rsidR="00F517FD" w:rsidRDefault="00F517FD" w:rsidP="00F517FD">
            <w:pPr>
              <w:pStyle w:val="af3"/>
            </w:pPr>
            <w:r>
              <w:t>ул. Красноармейская,</w:t>
            </w:r>
          </w:p>
          <w:p w14:paraId="05098988" w14:textId="77777777" w:rsidR="00F517FD" w:rsidRDefault="00F517FD" w:rsidP="00F517FD">
            <w:pPr>
              <w:pStyle w:val="af3"/>
            </w:pPr>
            <w:r>
              <w:t>д. 8, с. Брейтово,</w:t>
            </w:r>
          </w:p>
          <w:p w14:paraId="59EDC6ED" w14:textId="77777777" w:rsidR="00F517FD" w:rsidRDefault="00F517FD" w:rsidP="00F517FD">
            <w:pPr>
              <w:pStyle w:val="af3"/>
            </w:pPr>
            <w:r>
              <w:t>Ярославская область, 152760;</w:t>
            </w:r>
          </w:p>
          <w:p w14:paraId="11F5457F" w14:textId="77777777" w:rsidR="00F517FD" w:rsidRDefault="00F517FD" w:rsidP="00F517FD">
            <w:pPr>
              <w:pStyle w:val="af3"/>
            </w:pPr>
            <w:r>
              <w:t>(48545) 2-23-92,</w:t>
            </w:r>
          </w:p>
          <w:p w14:paraId="0977D2FC" w14:textId="77777777" w:rsidR="00F517FD" w:rsidRDefault="00F517FD" w:rsidP="00F517FD">
            <w:pPr>
              <w:pStyle w:val="af3"/>
            </w:pPr>
            <w:r>
              <w:t>(48545) 2-15-51;</w:t>
            </w:r>
          </w:p>
          <w:p w14:paraId="54E5C9B7" w14:textId="77777777" w:rsidR="00F517FD" w:rsidRDefault="00F517FD" w:rsidP="00F517FD">
            <w:pPr>
              <w:pStyle w:val="af3"/>
            </w:pPr>
            <w:r>
              <w:t>sedowa.galia@yandex.ru</w:t>
            </w:r>
          </w:p>
        </w:tc>
      </w:tr>
      <w:tr w:rsidR="00F517FD" w14:paraId="6CED4758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CD3BF" w14:textId="6EC4FD0F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37FB" w14:textId="322D141F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A406" w14:textId="2F879423" w:rsidR="00F517FD" w:rsidRDefault="00F517FD" w:rsidP="00F517FD">
            <w:pPr>
              <w:pStyle w:val="af3"/>
            </w:pPr>
            <w:r>
              <w:t>муниципальное учреждение Гаврилов-Ямский комплексный центр социального обслуживания населения «Ветеран»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3C0C" w14:textId="77777777" w:rsidR="00F517FD" w:rsidRDefault="00F517FD" w:rsidP="00F517FD">
            <w:pPr>
              <w:pStyle w:val="af3"/>
            </w:pPr>
            <w:r>
              <w:t>ул. Северная, д. 5в,</w:t>
            </w:r>
          </w:p>
          <w:p w14:paraId="6B2D3EDF" w14:textId="77777777" w:rsidR="00F517FD" w:rsidRDefault="00F517FD" w:rsidP="00F517FD">
            <w:pPr>
              <w:pStyle w:val="af3"/>
            </w:pPr>
            <w:r>
              <w:t>г. Гаврилов-Ям,</w:t>
            </w:r>
          </w:p>
          <w:p w14:paraId="41D1D8CA" w14:textId="77777777" w:rsidR="00F517FD" w:rsidRDefault="00F517FD" w:rsidP="00F517FD">
            <w:pPr>
              <w:pStyle w:val="af3"/>
            </w:pPr>
            <w:r>
              <w:t>Ярославская область, 152240;</w:t>
            </w:r>
          </w:p>
          <w:p w14:paraId="2A7686E4" w14:textId="77777777" w:rsidR="00F517FD" w:rsidRDefault="00F517FD" w:rsidP="00F517FD">
            <w:pPr>
              <w:pStyle w:val="af3"/>
            </w:pPr>
            <w:r>
              <w:t>(48534) 2-43-30,</w:t>
            </w:r>
          </w:p>
          <w:p w14:paraId="20219393" w14:textId="77777777" w:rsidR="00F517FD" w:rsidRDefault="00F517FD" w:rsidP="00F517FD">
            <w:pPr>
              <w:pStyle w:val="af3"/>
            </w:pPr>
            <w:r>
              <w:t>(48534) 3-55-42,</w:t>
            </w:r>
          </w:p>
          <w:p w14:paraId="43273177" w14:textId="77777777" w:rsidR="00F517FD" w:rsidRDefault="00F517FD" w:rsidP="00F517FD">
            <w:pPr>
              <w:pStyle w:val="af3"/>
            </w:pPr>
            <w:r>
              <w:t>(48534) 3-53-16;</w:t>
            </w:r>
          </w:p>
          <w:p w14:paraId="51A16B82" w14:textId="77777777" w:rsidR="00F517FD" w:rsidRDefault="00F517FD" w:rsidP="00F517FD">
            <w:pPr>
              <w:pStyle w:val="af3"/>
            </w:pPr>
            <w:r>
              <w:t>weteran15@rambler.ru</w:t>
            </w:r>
          </w:p>
        </w:tc>
      </w:tr>
      <w:tr w:rsidR="00F517FD" w14:paraId="7A977719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6E3DE" w14:textId="162D26DB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A0DF" w14:textId="1E91BA9C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0589E" w14:textId="340BA974" w:rsidR="00F517FD" w:rsidRDefault="00F517FD" w:rsidP="00F517FD">
            <w:pPr>
              <w:pStyle w:val="af3"/>
            </w:pPr>
            <w:r>
              <w:t>муниципальное учреждение «</w:t>
            </w:r>
            <w:proofErr w:type="spellStart"/>
            <w:r>
              <w:t>Даниловский</w:t>
            </w:r>
            <w:proofErr w:type="spellEnd"/>
            <w:r>
              <w:t xml:space="preserve"> комплексный центр социального обслуживания населения»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7FE9" w14:textId="77777777" w:rsidR="00F517FD" w:rsidRDefault="00F517FD" w:rsidP="00F517FD">
            <w:pPr>
              <w:pStyle w:val="af3"/>
            </w:pPr>
            <w:r>
              <w:t>ул. Карла Маркса, д. 35,</w:t>
            </w:r>
          </w:p>
          <w:p w14:paraId="0B4BF7AC" w14:textId="77777777" w:rsidR="00F517FD" w:rsidRDefault="00F517FD" w:rsidP="00F517FD">
            <w:pPr>
              <w:pStyle w:val="af3"/>
            </w:pPr>
            <w:r>
              <w:t>г. Данилов,</w:t>
            </w:r>
          </w:p>
          <w:p w14:paraId="7C6935C8" w14:textId="77777777" w:rsidR="00F517FD" w:rsidRDefault="00F517FD" w:rsidP="00F517FD">
            <w:pPr>
              <w:pStyle w:val="af3"/>
            </w:pPr>
            <w:r>
              <w:t>Ярославская область, 152070;</w:t>
            </w:r>
          </w:p>
          <w:p w14:paraId="6B41319D" w14:textId="77777777" w:rsidR="00F517FD" w:rsidRDefault="00F517FD" w:rsidP="00F517FD">
            <w:pPr>
              <w:pStyle w:val="af3"/>
            </w:pPr>
            <w:r>
              <w:t>(48538) 5-25-18,</w:t>
            </w:r>
          </w:p>
          <w:p w14:paraId="3F194CE5" w14:textId="77777777" w:rsidR="00F517FD" w:rsidRDefault="00F517FD" w:rsidP="00F517FD">
            <w:pPr>
              <w:pStyle w:val="af3"/>
            </w:pPr>
            <w:r>
              <w:t>(48538) 5-25-17,</w:t>
            </w:r>
          </w:p>
          <w:p w14:paraId="48A7C695" w14:textId="77777777" w:rsidR="00F517FD" w:rsidRDefault="00F517FD" w:rsidP="00F517FD">
            <w:pPr>
              <w:pStyle w:val="af3"/>
            </w:pPr>
            <w:r>
              <w:t>(48538) 5-25-15;</w:t>
            </w:r>
          </w:p>
          <w:p w14:paraId="677A105A" w14:textId="77777777" w:rsidR="00F517FD" w:rsidRDefault="00F517FD" w:rsidP="00F517FD">
            <w:pPr>
              <w:pStyle w:val="af3"/>
            </w:pPr>
            <w:proofErr w:type="spellStart"/>
            <w:r>
              <w:t>novikovvd.mudctsson</w:t>
            </w:r>
            <w:proofErr w:type="spellEnd"/>
            <w:r>
              <w:t>@ yandex.ru</w:t>
            </w:r>
          </w:p>
        </w:tc>
      </w:tr>
      <w:tr w:rsidR="00F517FD" w14:paraId="1A396FB4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0EB9A" w14:textId="5D386384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B2D9D" w14:textId="2E8C955C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B6F3F" w14:textId="234CEABD" w:rsidR="00F517FD" w:rsidRDefault="00F517FD" w:rsidP="00F517FD">
            <w:pPr>
              <w:pStyle w:val="af3"/>
            </w:pPr>
            <w:r>
              <w:t>муниципальное учреждение «</w:t>
            </w:r>
            <w:proofErr w:type="spellStart"/>
            <w:r>
              <w:t>Любимский</w:t>
            </w:r>
            <w:proofErr w:type="spellEnd"/>
            <w:r>
              <w:t xml:space="preserve"> комплексный центр социального обслуживания населения»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C42A" w14:textId="77777777" w:rsidR="00F517FD" w:rsidRDefault="00F517FD" w:rsidP="00F517FD">
            <w:pPr>
              <w:pStyle w:val="af3"/>
            </w:pPr>
            <w:r>
              <w:t>ул. Нефтяников, д. 1а,</w:t>
            </w:r>
          </w:p>
          <w:p w14:paraId="3FBD57E6" w14:textId="77777777" w:rsidR="00F517FD" w:rsidRDefault="00F517FD" w:rsidP="00F517FD">
            <w:pPr>
              <w:pStyle w:val="af3"/>
            </w:pPr>
            <w:r>
              <w:t xml:space="preserve">дер. </w:t>
            </w:r>
            <w:proofErr w:type="spellStart"/>
            <w:r>
              <w:t>Останково</w:t>
            </w:r>
            <w:proofErr w:type="spellEnd"/>
            <w:r>
              <w:t>,</w:t>
            </w:r>
          </w:p>
          <w:p w14:paraId="5DE1E7D2" w14:textId="77777777" w:rsidR="00F517FD" w:rsidRDefault="00F517FD" w:rsidP="00F517FD">
            <w:pPr>
              <w:pStyle w:val="af3"/>
            </w:pPr>
            <w:proofErr w:type="spellStart"/>
            <w:r>
              <w:t>Любимский</w:t>
            </w:r>
            <w:proofErr w:type="spellEnd"/>
            <w:r>
              <w:t xml:space="preserve"> район,</w:t>
            </w:r>
          </w:p>
          <w:p w14:paraId="3E875841" w14:textId="77777777" w:rsidR="00F517FD" w:rsidRDefault="00F517FD" w:rsidP="00F517FD">
            <w:pPr>
              <w:pStyle w:val="af3"/>
            </w:pPr>
            <w:r>
              <w:t>Ярославская область, 152470;</w:t>
            </w:r>
          </w:p>
          <w:p w14:paraId="69517DD8" w14:textId="77777777" w:rsidR="00F517FD" w:rsidRDefault="00F517FD" w:rsidP="00F517FD">
            <w:pPr>
              <w:pStyle w:val="af3"/>
            </w:pPr>
            <w:r>
              <w:lastRenderedPageBreak/>
              <w:t>(48543) 2-33-23,</w:t>
            </w:r>
          </w:p>
          <w:p w14:paraId="7655A533" w14:textId="77777777" w:rsidR="00F517FD" w:rsidRDefault="00F517FD" w:rsidP="00F517FD">
            <w:pPr>
              <w:pStyle w:val="af3"/>
            </w:pPr>
            <w:r>
              <w:t>(48543) 2-32-27,</w:t>
            </w:r>
          </w:p>
          <w:p w14:paraId="4EAF9EA5" w14:textId="77777777" w:rsidR="00F517FD" w:rsidRDefault="00F517FD" w:rsidP="00F517FD">
            <w:pPr>
              <w:pStyle w:val="af3"/>
            </w:pPr>
            <w:r>
              <w:t>(48543) 2-24-84;</w:t>
            </w:r>
          </w:p>
          <w:p w14:paraId="4266095E" w14:textId="77777777" w:rsidR="00F517FD" w:rsidRDefault="00F517FD" w:rsidP="00F517FD">
            <w:pPr>
              <w:pStyle w:val="af3"/>
            </w:pPr>
            <w:r>
              <w:t>kcson.lubim@mail.ru</w:t>
            </w:r>
          </w:p>
        </w:tc>
      </w:tr>
      <w:tr w:rsidR="00F517FD" w14:paraId="5F8C1043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F0CE8" w14:textId="574EB57D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EE2D2" w14:textId="64CEC442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5740" w14:textId="198B7367" w:rsidR="00F517FD" w:rsidRDefault="00F517FD" w:rsidP="00F517FD">
            <w:pPr>
              <w:pStyle w:val="af3"/>
            </w:pPr>
            <w:r>
              <w:t xml:space="preserve">муниципальное учреждение </w:t>
            </w:r>
            <w:proofErr w:type="spellStart"/>
            <w:r>
              <w:t>Мышкинского</w:t>
            </w:r>
            <w:proofErr w:type="spellEnd"/>
            <w:r>
              <w:t xml:space="preserve"> муниципального района «</w:t>
            </w:r>
            <w:proofErr w:type="spellStart"/>
            <w:r>
              <w:t>Мышкинский</w:t>
            </w:r>
            <w:proofErr w:type="spellEnd"/>
            <w:r>
              <w:t xml:space="preserve"> комплексный центр социального обслуживания населения»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EFFCD" w14:textId="77777777" w:rsidR="00F517FD" w:rsidRDefault="00F517FD" w:rsidP="00F517FD">
            <w:pPr>
              <w:pStyle w:val="af3"/>
            </w:pPr>
            <w:r>
              <w:t>ул. Никольская, д. 5,</w:t>
            </w:r>
          </w:p>
          <w:p w14:paraId="5EF8353C" w14:textId="77777777" w:rsidR="00F517FD" w:rsidRDefault="00F517FD" w:rsidP="00F517FD">
            <w:pPr>
              <w:pStyle w:val="af3"/>
            </w:pPr>
            <w:r>
              <w:t>г. Мышкин,</w:t>
            </w:r>
          </w:p>
          <w:p w14:paraId="731F2FDC" w14:textId="77777777" w:rsidR="00F517FD" w:rsidRDefault="00F517FD" w:rsidP="00F517FD">
            <w:pPr>
              <w:pStyle w:val="af3"/>
            </w:pPr>
            <w:r>
              <w:t>Ярославская область, 152830;</w:t>
            </w:r>
          </w:p>
          <w:p w14:paraId="0E7C0ECD" w14:textId="77777777" w:rsidR="00F517FD" w:rsidRDefault="00F517FD" w:rsidP="00F517FD">
            <w:pPr>
              <w:pStyle w:val="af3"/>
            </w:pPr>
            <w:r>
              <w:t>(48544) 2-13-73,</w:t>
            </w:r>
          </w:p>
          <w:p w14:paraId="485075F6" w14:textId="77777777" w:rsidR="00F517FD" w:rsidRDefault="00F517FD" w:rsidP="00F517FD">
            <w:pPr>
              <w:pStyle w:val="af3"/>
            </w:pPr>
            <w:r>
              <w:t>(48544) 2-80-73;</w:t>
            </w:r>
          </w:p>
          <w:p w14:paraId="51CA2DA4" w14:textId="77777777" w:rsidR="00F517FD" w:rsidRDefault="00F517FD" w:rsidP="00F517FD">
            <w:pPr>
              <w:pStyle w:val="af3"/>
            </w:pPr>
            <w:r>
              <w:t>mkcson@yandex.ru</w:t>
            </w:r>
          </w:p>
        </w:tc>
      </w:tr>
      <w:tr w:rsidR="00F517FD" w14:paraId="0487B633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BFA5" w14:textId="019563E4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CE699" w14:textId="5DC1D6FD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8847" w14:textId="501546FE" w:rsidR="00F517FD" w:rsidRDefault="00F517FD" w:rsidP="00F517FD">
            <w:pPr>
              <w:pStyle w:val="af3"/>
            </w:pPr>
            <w:r>
              <w:t xml:space="preserve">муниципальное учреждение «Комплексный центр социального обслуживания населения» </w:t>
            </w:r>
            <w:proofErr w:type="spellStart"/>
            <w:r>
              <w:t>Некоузского</w:t>
            </w:r>
            <w:proofErr w:type="spellEnd"/>
            <w:r>
              <w:t xml:space="preserve"> муниципального района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D85F" w14:textId="77777777" w:rsidR="00F517FD" w:rsidRDefault="00F517FD" w:rsidP="00F517FD">
            <w:pPr>
              <w:pStyle w:val="af3"/>
            </w:pPr>
            <w:r>
              <w:t>ул. Юбилейная, д. 22,</w:t>
            </w:r>
          </w:p>
          <w:p w14:paraId="492F806A" w14:textId="77777777" w:rsidR="00F517FD" w:rsidRDefault="00F517FD" w:rsidP="00F517FD">
            <w:pPr>
              <w:pStyle w:val="af3"/>
            </w:pPr>
            <w:r>
              <w:t>с. Новый Некоуз,</w:t>
            </w:r>
          </w:p>
          <w:p w14:paraId="3E5E3C6C" w14:textId="77777777" w:rsidR="00F517FD" w:rsidRDefault="00F517FD" w:rsidP="00F517FD">
            <w:pPr>
              <w:pStyle w:val="af3"/>
            </w:pPr>
            <w:r>
              <w:t>Ярославская область, 152730;</w:t>
            </w:r>
          </w:p>
          <w:p w14:paraId="4040D3E0" w14:textId="77777777" w:rsidR="00F517FD" w:rsidRDefault="00F517FD" w:rsidP="00F517FD">
            <w:pPr>
              <w:pStyle w:val="af3"/>
            </w:pPr>
            <w:r>
              <w:t>(48547) 2-18-30,</w:t>
            </w:r>
          </w:p>
          <w:p w14:paraId="120D0DA6" w14:textId="77777777" w:rsidR="00F517FD" w:rsidRDefault="00F517FD" w:rsidP="00F517FD">
            <w:pPr>
              <w:pStyle w:val="af3"/>
            </w:pPr>
            <w:r>
              <w:t>(48547) 2-12-03;</w:t>
            </w:r>
          </w:p>
          <w:p w14:paraId="19D1418B" w14:textId="77777777" w:rsidR="00F517FD" w:rsidRDefault="00F517FD" w:rsidP="00F517FD">
            <w:pPr>
              <w:pStyle w:val="af3"/>
            </w:pPr>
            <w:r>
              <w:t>cso-nekouz@rambler.ru</w:t>
            </w:r>
          </w:p>
        </w:tc>
      </w:tr>
      <w:tr w:rsidR="00F517FD" w14:paraId="2E07B261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5709B" w14:textId="5B25CF62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DDF58" w14:textId="6BDD44D4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4888F" w14:textId="6A4350CA" w:rsidR="00F517FD" w:rsidRDefault="00F517FD" w:rsidP="00F517FD">
            <w:pPr>
              <w:pStyle w:val="af3"/>
            </w:pPr>
            <w:r>
              <w:t>муниципальное бюджетное учреждение Некрасовского муниципального района «Комплексный Центр социального обслуживания населения»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7A36E" w14:textId="77777777" w:rsidR="00F517FD" w:rsidRDefault="00F517FD" w:rsidP="00F517FD">
            <w:pPr>
              <w:pStyle w:val="af3"/>
            </w:pPr>
            <w:r>
              <w:t xml:space="preserve">ул. </w:t>
            </w:r>
            <w:proofErr w:type="spellStart"/>
            <w:r>
              <w:t>Большесольская</w:t>
            </w:r>
            <w:proofErr w:type="spellEnd"/>
            <w:r>
              <w:t>,</w:t>
            </w:r>
          </w:p>
          <w:p w14:paraId="0E655F66" w14:textId="77777777" w:rsidR="00F517FD" w:rsidRDefault="00F517FD" w:rsidP="00F517FD">
            <w:pPr>
              <w:pStyle w:val="af3"/>
            </w:pPr>
            <w:r>
              <w:t>д. 3, пос. Некрасовское,</w:t>
            </w:r>
          </w:p>
          <w:p w14:paraId="62097484" w14:textId="77777777" w:rsidR="00F517FD" w:rsidRDefault="00F517FD" w:rsidP="00F517FD">
            <w:pPr>
              <w:pStyle w:val="af3"/>
            </w:pPr>
            <w:r>
              <w:t>Ярославская область, 152260;</w:t>
            </w:r>
          </w:p>
          <w:p w14:paraId="1FC7E018" w14:textId="77777777" w:rsidR="00F517FD" w:rsidRDefault="00F517FD" w:rsidP="00F517FD">
            <w:pPr>
              <w:pStyle w:val="af3"/>
            </w:pPr>
            <w:r>
              <w:t>(48531) 4-22-52,</w:t>
            </w:r>
          </w:p>
          <w:p w14:paraId="51ECC106" w14:textId="77777777" w:rsidR="00F517FD" w:rsidRDefault="00F517FD" w:rsidP="00F517FD">
            <w:pPr>
              <w:pStyle w:val="af3"/>
            </w:pPr>
            <w:r>
              <w:t>(48531) 4-40-63,</w:t>
            </w:r>
          </w:p>
          <w:p w14:paraId="02B5E7E3" w14:textId="77777777" w:rsidR="00F517FD" w:rsidRDefault="00F517FD" w:rsidP="00F517FD">
            <w:pPr>
              <w:pStyle w:val="af3"/>
            </w:pPr>
            <w:r>
              <w:t>(48531) 4-12-38;</w:t>
            </w:r>
          </w:p>
          <w:p w14:paraId="178DA7BD" w14:textId="77777777" w:rsidR="00F517FD" w:rsidRDefault="00F517FD" w:rsidP="00F517FD">
            <w:pPr>
              <w:pStyle w:val="af3"/>
            </w:pPr>
            <w:r>
              <w:t>kcsonnekr@rambler.ru</w:t>
            </w:r>
          </w:p>
        </w:tc>
      </w:tr>
      <w:tr w:rsidR="00F517FD" w14:paraId="7C150AF6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1F2" w14:textId="5491CD3A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46189" w14:textId="646BCEC8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50DA5" w14:textId="10092A2B" w:rsidR="00F517FD" w:rsidRDefault="00F517FD" w:rsidP="00F517FD">
            <w:pPr>
              <w:pStyle w:val="af3"/>
            </w:pPr>
            <w:r>
              <w:t>муниципальное учреждение «Первомайский комплексный центр социального обслуживания населения»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9309B" w14:textId="77777777" w:rsidR="00F517FD" w:rsidRDefault="00F517FD" w:rsidP="00F517FD">
            <w:pPr>
              <w:pStyle w:val="af3"/>
            </w:pPr>
            <w:r>
              <w:t>ул. Некрасова, д. 15,</w:t>
            </w:r>
          </w:p>
          <w:p w14:paraId="6F2A96F4" w14:textId="77777777" w:rsidR="00F517FD" w:rsidRDefault="00F517FD" w:rsidP="00F517FD">
            <w:pPr>
              <w:pStyle w:val="af3"/>
            </w:pPr>
            <w:r>
              <w:t>пос. Пречистое,</w:t>
            </w:r>
          </w:p>
          <w:p w14:paraId="4FEDF704" w14:textId="77777777" w:rsidR="00F517FD" w:rsidRDefault="00F517FD" w:rsidP="00F517FD">
            <w:pPr>
              <w:pStyle w:val="af3"/>
            </w:pPr>
            <w:r>
              <w:t>Ярославская область, 152430;</w:t>
            </w:r>
          </w:p>
          <w:p w14:paraId="772A2F57" w14:textId="77777777" w:rsidR="00F517FD" w:rsidRDefault="00F517FD" w:rsidP="00F517FD">
            <w:pPr>
              <w:pStyle w:val="af3"/>
            </w:pPr>
            <w:r>
              <w:t>(48549) 2-14-75,</w:t>
            </w:r>
          </w:p>
          <w:p w14:paraId="2867031C" w14:textId="77777777" w:rsidR="00F517FD" w:rsidRDefault="00F517FD" w:rsidP="00F517FD">
            <w:pPr>
              <w:pStyle w:val="af3"/>
            </w:pPr>
            <w:r>
              <w:t>(48549) 2-28-27,</w:t>
            </w:r>
          </w:p>
          <w:p w14:paraId="12EF0F3C" w14:textId="77777777" w:rsidR="00F517FD" w:rsidRDefault="00F517FD" w:rsidP="00F517FD">
            <w:pPr>
              <w:pStyle w:val="af3"/>
            </w:pPr>
            <w:r>
              <w:t>(48549) 2-17-71;</w:t>
            </w:r>
          </w:p>
          <w:p w14:paraId="78281DE7" w14:textId="77777777" w:rsidR="00F517FD" w:rsidRDefault="00F517FD" w:rsidP="00F517FD">
            <w:pPr>
              <w:pStyle w:val="af3"/>
            </w:pPr>
            <w:r>
              <w:t>perv-cson@yandex.ru</w:t>
            </w:r>
          </w:p>
        </w:tc>
      </w:tr>
      <w:tr w:rsidR="00F517FD" w14:paraId="1C17B04C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27D52" w14:textId="787AFB37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9F7A8" w14:textId="7B494B9E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DBC6" w14:textId="7F9744DB" w:rsidR="00F517FD" w:rsidRDefault="00F517FD" w:rsidP="00F517FD">
            <w:pPr>
              <w:pStyle w:val="af3"/>
            </w:pPr>
            <w:r>
              <w:t>муниципальное учреждение «Комплексный Центр социального обслуживания населения «Надежда»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12ED9" w14:textId="77777777" w:rsidR="00F517FD" w:rsidRDefault="00F517FD" w:rsidP="00F517FD">
            <w:pPr>
              <w:pStyle w:val="af3"/>
            </w:pPr>
            <w:r>
              <w:t>ул. Ростовская, д. 42,</w:t>
            </w:r>
          </w:p>
          <w:p w14:paraId="437EEE3C" w14:textId="77777777" w:rsidR="00F517FD" w:rsidRDefault="00F517FD" w:rsidP="00F517FD">
            <w:pPr>
              <w:pStyle w:val="af3"/>
            </w:pPr>
            <w:r>
              <w:t>г. Переславль-Залесский,</w:t>
            </w:r>
          </w:p>
          <w:p w14:paraId="77863E7F" w14:textId="77777777" w:rsidR="00F517FD" w:rsidRDefault="00F517FD" w:rsidP="00F517FD">
            <w:pPr>
              <w:pStyle w:val="af3"/>
            </w:pPr>
            <w:r>
              <w:t>Ярославская область, 152020;</w:t>
            </w:r>
          </w:p>
          <w:p w14:paraId="74189202" w14:textId="77777777" w:rsidR="00F517FD" w:rsidRDefault="00F517FD" w:rsidP="00F517FD">
            <w:pPr>
              <w:pStyle w:val="af3"/>
            </w:pPr>
            <w:r>
              <w:t>(48535) 3-26-95,</w:t>
            </w:r>
          </w:p>
          <w:p w14:paraId="6DA64AF0" w14:textId="77777777" w:rsidR="00F517FD" w:rsidRDefault="00F517FD" w:rsidP="00F517FD">
            <w:pPr>
              <w:pStyle w:val="af3"/>
            </w:pPr>
            <w:r>
              <w:t>(48535) 3-14-43,</w:t>
            </w:r>
          </w:p>
          <w:p w14:paraId="1F95CEE7" w14:textId="77777777" w:rsidR="00F517FD" w:rsidRDefault="00F517FD" w:rsidP="00F517FD">
            <w:pPr>
              <w:pStyle w:val="af3"/>
            </w:pPr>
            <w:r>
              <w:t>(48535) 3-19-45;</w:t>
            </w:r>
          </w:p>
          <w:p w14:paraId="512F352E" w14:textId="77777777" w:rsidR="00F517FD" w:rsidRDefault="00F517FD" w:rsidP="00F517FD">
            <w:pPr>
              <w:pStyle w:val="af3"/>
            </w:pPr>
            <w:r>
              <w:t>urist@pereslavl.ru</w:t>
            </w:r>
          </w:p>
        </w:tc>
      </w:tr>
      <w:tr w:rsidR="00F517FD" w14:paraId="6482B7B1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A8E5D" w14:textId="21046252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902E" w14:textId="332EB861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F761" w14:textId="693992DF" w:rsidR="00F517FD" w:rsidRDefault="00F517FD" w:rsidP="00F517FD">
            <w:pPr>
              <w:pStyle w:val="af3"/>
            </w:pPr>
            <w:r>
              <w:t>муниципальное учреждение «Комплексный центр социального обслуживания населения» г. Пошехонье, Ярославской области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02A6" w14:textId="77777777" w:rsidR="00F517FD" w:rsidRDefault="00F517FD" w:rsidP="00F517FD">
            <w:pPr>
              <w:pStyle w:val="af3"/>
            </w:pPr>
            <w:r>
              <w:t xml:space="preserve">ул. </w:t>
            </w:r>
            <w:proofErr w:type="spellStart"/>
            <w:r>
              <w:t>Войнова</w:t>
            </w:r>
            <w:proofErr w:type="spellEnd"/>
            <w:r>
              <w:t>, д. 26,</w:t>
            </w:r>
          </w:p>
          <w:p w14:paraId="0657A647" w14:textId="77777777" w:rsidR="00F517FD" w:rsidRDefault="00F517FD" w:rsidP="00F517FD">
            <w:pPr>
              <w:pStyle w:val="af3"/>
            </w:pPr>
            <w:r>
              <w:t>г. Пошехонье,</w:t>
            </w:r>
          </w:p>
          <w:p w14:paraId="6B929622" w14:textId="77777777" w:rsidR="00F517FD" w:rsidRDefault="00F517FD" w:rsidP="00F517FD">
            <w:pPr>
              <w:pStyle w:val="af3"/>
            </w:pPr>
            <w:r>
              <w:t>Ярославская область, 152850;</w:t>
            </w:r>
          </w:p>
          <w:p w14:paraId="719673DC" w14:textId="77777777" w:rsidR="00F517FD" w:rsidRDefault="00F517FD" w:rsidP="00F517FD">
            <w:pPr>
              <w:pStyle w:val="af3"/>
            </w:pPr>
            <w:r>
              <w:t>(48546) 2-13-95,</w:t>
            </w:r>
          </w:p>
          <w:p w14:paraId="33E7B323" w14:textId="77777777" w:rsidR="00F517FD" w:rsidRDefault="00F517FD" w:rsidP="00F517FD">
            <w:pPr>
              <w:pStyle w:val="af3"/>
            </w:pPr>
            <w:r>
              <w:t>(48546) 2-14-98,</w:t>
            </w:r>
          </w:p>
          <w:p w14:paraId="5AD01510" w14:textId="77777777" w:rsidR="00F517FD" w:rsidRDefault="00F517FD" w:rsidP="00F517FD">
            <w:pPr>
              <w:pStyle w:val="af3"/>
            </w:pPr>
            <w:r>
              <w:t>(48546) 2-40-15;</w:t>
            </w:r>
          </w:p>
          <w:p w14:paraId="7BC4EE5C" w14:textId="77777777" w:rsidR="00F517FD" w:rsidRDefault="00F517FD" w:rsidP="00F517FD">
            <w:pPr>
              <w:pStyle w:val="af3"/>
            </w:pPr>
            <w:r>
              <w:t>kcson77@mail.ru</w:t>
            </w:r>
          </w:p>
        </w:tc>
      </w:tr>
      <w:tr w:rsidR="00F517FD" w14:paraId="23E959F2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DC31" w14:textId="403CA8A6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503F0" w14:textId="782D431A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DEE05" w14:textId="1D87D1E1" w:rsidR="00F517FD" w:rsidRDefault="00F517FD" w:rsidP="00F517FD">
            <w:pPr>
              <w:pStyle w:val="af3"/>
            </w:pPr>
            <w:r>
              <w:t>муниципальное учреждение Комплексный центр социального обслуживания населения «Радуга»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30EC" w14:textId="77777777" w:rsidR="00F517FD" w:rsidRDefault="00F517FD" w:rsidP="00F517FD">
            <w:pPr>
              <w:pStyle w:val="af3"/>
            </w:pPr>
            <w:r>
              <w:t>ул. Некрасова, д. 55,</w:t>
            </w:r>
          </w:p>
          <w:p w14:paraId="4B4EB85B" w14:textId="77777777" w:rsidR="00F517FD" w:rsidRDefault="00F517FD" w:rsidP="00F517FD">
            <w:pPr>
              <w:pStyle w:val="af3"/>
            </w:pPr>
            <w:r>
              <w:t>г. Ростов,</w:t>
            </w:r>
          </w:p>
          <w:p w14:paraId="2603671B" w14:textId="77777777" w:rsidR="00F517FD" w:rsidRDefault="00F517FD" w:rsidP="00F517FD">
            <w:pPr>
              <w:pStyle w:val="af3"/>
            </w:pPr>
            <w:r>
              <w:t>Ярославская область, 152150;</w:t>
            </w:r>
          </w:p>
          <w:p w14:paraId="6B974DCC" w14:textId="77777777" w:rsidR="00F517FD" w:rsidRDefault="00F517FD" w:rsidP="00F517FD">
            <w:pPr>
              <w:pStyle w:val="af3"/>
            </w:pPr>
            <w:r>
              <w:t>(48536) 6-83-74,</w:t>
            </w:r>
          </w:p>
          <w:p w14:paraId="269086E5" w14:textId="77777777" w:rsidR="00F517FD" w:rsidRDefault="00F517FD" w:rsidP="00F517FD">
            <w:pPr>
              <w:pStyle w:val="af3"/>
            </w:pPr>
            <w:r>
              <w:t>(48536) 6-45-88;</w:t>
            </w:r>
          </w:p>
          <w:p w14:paraId="1193B55E" w14:textId="77777777" w:rsidR="00F517FD" w:rsidRDefault="00F517FD" w:rsidP="00F517FD">
            <w:pPr>
              <w:pStyle w:val="af3"/>
            </w:pPr>
            <w:r>
              <w:t>rostovraduga@rambler.ru</w:t>
            </w:r>
          </w:p>
        </w:tc>
      </w:tr>
      <w:tr w:rsidR="00F517FD" w14:paraId="6DD3608C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C7081" w14:textId="721EBF5E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BAB0" w14:textId="35712C24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D8877" w14:textId="7F859C44" w:rsidR="00F517FD" w:rsidRDefault="00F517FD" w:rsidP="00F517FD">
            <w:pPr>
              <w:pStyle w:val="af3"/>
            </w:pPr>
            <w:r>
              <w:t xml:space="preserve">муниципальное учреждение «Рыбинский комплексный </w:t>
            </w:r>
            <w:r>
              <w:lastRenderedPageBreak/>
              <w:t>центр социального обслуживания населения»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8E28C" w14:textId="77777777" w:rsidR="00F517FD" w:rsidRDefault="00F517FD" w:rsidP="00F517FD">
            <w:pPr>
              <w:pStyle w:val="af3"/>
            </w:pPr>
            <w:r>
              <w:lastRenderedPageBreak/>
              <w:t>ул. Братьев Орловых,</w:t>
            </w:r>
          </w:p>
          <w:p w14:paraId="7E07D9DD" w14:textId="77777777" w:rsidR="00F517FD" w:rsidRDefault="00F517FD" w:rsidP="00F517FD">
            <w:pPr>
              <w:pStyle w:val="af3"/>
            </w:pPr>
            <w:r>
              <w:t>д. 5, г. Рыбинск,</w:t>
            </w:r>
          </w:p>
          <w:p w14:paraId="0E3DFEA8" w14:textId="77777777" w:rsidR="00F517FD" w:rsidRDefault="00F517FD" w:rsidP="00F517FD">
            <w:pPr>
              <w:pStyle w:val="af3"/>
            </w:pPr>
            <w:r>
              <w:lastRenderedPageBreak/>
              <w:t>Ярославская область,</w:t>
            </w:r>
          </w:p>
          <w:p w14:paraId="7B5F20CF" w14:textId="77777777" w:rsidR="00F517FD" w:rsidRDefault="00F517FD" w:rsidP="00F517FD">
            <w:pPr>
              <w:pStyle w:val="af3"/>
            </w:pPr>
            <w:r>
              <w:t>152903;</w:t>
            </w:r>
          </w:p>
          <w:p w14:paraId="0B7AA4BB" w14:textId="77777777" w:rsidR="00F517FD" w:rsidRDefault="00F517FD" w:rsidP="00F517FD">
            <w:pPr>
              <w:pStyle w:val="af3"/>
            </w:pPr>
            <w:r>
              <w:t>(4855) 21-52-58,</w:t>
            </w:r>
          </w:p>
          <w:p w14:paraId="7B0E5366" w14:textId="77777777" w:rsidR="00F517FD" w:rsidRDefault="00F517FD" w:rsidP="00F517FD">
            <w:pPr>
              <w:pStyle w:val="af3"/>
            </w:pPr>
            <w:r>
              <w:t>(4855) 21-48-50,</w:t>
            </w:r>
          </w:p>
          <w:p w14:paraId="6FA27C78" w14:textId="77777777" w:rsidR="00F517FD" w:rsidRDefault="00F517FD" w:rsidP="00F517FD">
            <w:pPr>
              <w:pStyle w:val="af3"/>
            </w:pPr>
            <w:r>
              <w:t>(4855) 21-10-85;</w:t>
            </w:r>
          </w:p>
          <w:p w14:paraId="478DF0B8" w14:textId="77777777" w:rsidR="00F517FD" w:rsidRDefault="00F517FD" w:rsidP="00F517FD">
            <w:pPr>
              <w:pStyle w:val="af3"/>
            </w:pPr>
            <w:r>
              <w:t>musocsl@rybadm.ru</w:t>
            </w:r>
          </w:p>
        </w:tc>
      </w:tr>
      <w:tr w:rsidR="00F517FD" w14:paraId="21B42B7F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BDAAF" w14:textId="20A07BE7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16747" w14:textId="7A9EBA98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E306" w14:textId="579DBC79" w:rsidR="00F517FD" w:rsidRDefault="00F517FD" w:rsidP="00F517FD">
            <w:pPr>
              <w:pStyle w:val="af3"/>
            </w:pPr>
            <w:r>
              <w:t>муниципальное учреждение Рыбинского муниципального района Ярославской области «Комплексный центр социального обслуживания населения Рыбинского района»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31DA" w14:textId="77777777" w:rsidR="00F517FD" w:rsidRDefault="00F517FD" w:rsidP="00F517FD">
            <w:pPr>
              <w:pStyle w:val="af3"/>
            </w:pPr>
            <w:r>
              <w:t>ул. Волжская Набережная, д. 195,</w:t>
            </w:r>
          </w:p>
          <w:p w14:paraId="71FE3569" w14:textId="77777777" w:rsidR="00F517FD" w:rsidRDefault="00F517FD" w:rsidP="00F517FD">
            <w:pPr>
              <w:pStyle w:val="af3"/>
            </w:pPr>
            <w:r>
              <w:t>г. Рыбинск, 152903;</w:t>
            </w:r>
          </w:p>
          <w:p w14:paraId="4053E658" w14:textId="77777777" w:rsidR="00F517FD" w:rsidRDefault="00F517FD" w:rsidP="00F517FD">
            <w:pPr>
              <w:pStyle w:val="af3"/>
            </w:pPr>
            <w:r>
              <w:t>Ярославская область,</w:t>
            </w:r>
          </w:p>
          <w:p w14:paraId="6DB898B4" w14:textId="77777777" w:rsidR="00F517FD" w:rsidRDefault="00F517FD" w:rsidP="00F517FD">
            <w:pPr>
              <w:pStyle w:val="af3"/>
            </w:pPr>
            <w:r>
              <w:t>(4855) 25-71-16,</w:t>
            </w:r>
          </w:p>
          <w:p w14:paraId="5DC73051" w14:textId="77777777" w:rsidR="00F517FD" w:rsidRDefault="00F517FD" w:rsidP="00F517FD">
            <w:pPr>
              <w:pStyle w:val="af3"/>
            </w:pPr>
            <w:r>
              <w:t>(4855) 21-52-14,</w:t>
            </w:r>
          </w:p>
          <w:p w14:paraId="3D95883D" w14:textId="77777777" w:rsidR="00F517FD" w:rsidRDefault="00F517FD" w:rsidP="00F517FD">
            <w:pPr>
              <w:pStyle w:val="af3"/>
            </w:pPr>
            <w:r>
              <w:t>(4855) 21-78-05;</w:t>
            </w:r>
          </w:p>
          <w:p w14:paraId="2C986CD2" w14:textId="77777777" w:rsidR="00F517FD" w:rsidRDefault="00F517FD" w:rsidP="00F517FD">
            <w:pPr>
              <w:pStyle w:val="af3"/>
            </w:pPr>
            <w:r>
              <w:t>slujba2000@yandex.ru</w:t>
            </w:r>
          </w:p>
        </w:tc>
      </w:tr>
      <w:tr w:rsidR="00F517FD" w14:paraId="53338284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5634F" w14:textId="47BDFF0B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F7BB5" w14:textId="03BD88CB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757F" w14:textId="59544FE3" w:rsidR="00F517FD" w:rsidRDefault="00F517FD" w:rsidP="00F517FD">
            <w:pPr>
              <w:pStyle w:val="af3"/>
            </w:pPr>
            <w:r>
              <w:t>муниципальное учреждение «Комплексный центр социального обслуживания населения «Милосердие» г. Тутаева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0837E" w14:textId="77777777" w:rsidR="00F517FD" w:rsidRDefault="00F517FD" w:rsidP="00F517FD">
            <w:pPr>
              <w:pStyle w:val="af3"/>
            </w:pPr>
            <w:r>
              <w:t>ул. Пролетарская, д. 32,</w:t>
            </w:r>
          </w:p>
          <w:p w14:paraId="7EA16A70" w14:textId="77777777" w:rsidR="00F517FD" w:rsidRDefault="00F517FD" w:rsidP="00F517FD">
            <w:pPr>
              <w:pStyle w:val="af3"/>
            </w:pPr>
            <w:r>
              <w:t>г. Тутаев,</w:t>
            </w:r>
          </w:p>
          <w:p w14:paraId="117D3996" w14:textId="77777777" w:rsidR="00F517FD" w:rsidRDefault="00F517FD" w:rsidP="00F517FD">
            <w:pPr>
              <w:pStyle w:val="af3"/>
            </w:pPr>
            <w:r>
              <w:t>Ярославская область,</w:t>
            </w:r>
          </w:p>
          <w:p w14:paraId="0C16DC61" w14:textId="77777777" w:rsidR="00F517FD" w:rsidRDefault="00F517FD" w:rsidP="00F517FD">
            <w:pPr>
              <w:pStyle w:val="af3"/>
            </w:pPr>
            <w:r>
              <w:t>152300;</w:t>
            </w:r>
          </w:p>
          <w:p w14:paraId="64112125" w14:textId="77777777" w:rsidR="00F517FD" w:rsidRDefault="00F517FD" w:rsidP="00F517FD">
            <w:pPr>
              <w:pStyle w:val="af3"/>
            </w:pPr>
            <w:r>
              <w:t>(48533) 7-00-36,</w:t>
            </w:r>
          </w:p>
          <w:p w14:paraId="00317338" w14:textId="77777777" w:rsidR="00F517FD" w:rsidRDefault="00F517FD" w:rsidP="00F517FD">
            <w:pPr>
              <w:pStyle w:val="af3"/>
            </w:pPr>
            <w:r>
              <w:t>(48533) 2-33-77,</w:t>
            </w:r>
          </w:p>
          <w:p w14:paraId="041DD89B" w14:textId="77777777" w:rsidR="00F517FD" w:rsidRDefault="00F517FD" w:rsidP="00F517FD">
            <w:pPr>
              <w:pStyle w:val="af3"/>
            </w:pPr>
            <w:r>
              <w:t>(48533) 2-14-88;</w:t>
            </w:r>
          </w:p>
          <w:p w14:paraId="080B5AB3" w14:textId="77777777" w:rsidR="00F517FD" w:rsidRDefault="00F517FD" w:rsidP="00F517FD">
            <w:pPr>
              <w:pStyle w:val="af3"/>
            </w:pPr>
            <w:r>
              <w:t>miloserdie@yaroslavl.ru</w:t>
            </w:r>
          </w:p>
        </w:tc>
      </w:tr>
      <w:tr w:rsidR="00F517FD" w14:paraId="137E6B89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2DDD0" w14:textId="5EEE36B1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68EE" w14:textId="36CAB949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9E2B1" w14:textId="2920DBDA" w:rsidR="00F517FD" w:rsidRDefault="00F517FD" w:rsidP="008944EA">
            <w:pPr>
              <w:pStyle w:val="af3"/>
            </w:pPr>
            <w:r>
              <w:t>муниципальное учреждение «Комплексный центр социального обслуживания населения «Данко»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6A7A" w14:textId="77777777" w:rsidR="00F517FD" w:rsidRDefault="00F517FD" w:rsidP="00F517FD">
            <w:pPr>
              <w:pStyle w:val="af3"/>
            </w:pPr>
            <w:r>
              <w:t>ул. Победы, д. 14а,</w:t>
            </w:r>
          </w:p>
          <w:p w14:paraId="2A73C3C8" w14:textId="77777777" w:rsidR="00F517FD" w:rsidRDefault="00F517FD" w:rsidP="00F517FD">
            <w:pPr>
              <w:pStyle w:val="af3"/>
            </w:pPr>
            <w:r>
              <w:t>г. Углич,</w:t>
            </w:r>
          </w:p>
          <w:p w14:paraId="362A93FE" w14:textId="77777777" w:rsidR="00F517FD" w:rsidRDefault="00F517FD" w:rsidP="00F517FD">
            <w:pPr>
              <w:pStyle w:val="af3"/>
            </w:pPr>
            <w:r>
              <w:t>Ярославская область,</w:t>
            </w:r>
          </w:p>
          <w:p w14:paraId="1A7C43ED" w14:textId="77777777" w:rsidR="00F517FD" w:rsidRDefault="00F517FD" w:rsidP="00F517FD">
            <w:pPr>
              <w:pStyle w:val="af3"/>
            </w:pPr>
            <w:r>
              <w:t>152610;</w:t>
            </w:r>
          </w:p>
          <w:p w14:paraId="2C46ADF8" w14:textId="77777777" w:rsidR="00F517FD" w:rsidRDefault="00F517FD" w:rsidP="00F517FD">
            <w:pPr>
              <w:pStyle w:val="af3"/>
            </w:pPr>
            <w:r>
              <w:t>(48532) 5-47-68,</w:t>
            </w:r>
          </w:p>
          <w:p w14:paraId="2E8CD8E3" w14:textId="77777777" w:rsidR="00F517FD" w:rsidRDefault="00F517FD" w:rsidP="00F517FD">
            <w:pPr>
              <w:pStyle w:val="af3"/>
            </w:pPr>
            <w:r>
              <w:t>(48532) 5-39-12,</w:t>
            </w:r>
          </w:p>
          <w:p w14:paraId="6C69557A" w14:textId="77777777" w:rsidR="00F517FD" w:rsidRDefault="00F517FD" w:rsidP="00F517FD">
            <w:pPr>
              <w:pStyle w:val="af3"/>
            </w:pPr>
            <w:r>
              <w:t>(48532) 2-02-52;</w:t>
            </w:r>
          </w:p>
          <w:p w14:paraId="2001216F" w14:textId="77777777" w:rsidR="00F517FD" w:rsidRDefault="00F517FD" w:rsidP="00F517FD">
            <w:pPr>
              <w:pStyle w:val="af3"/>
            </w:pPr>
            <w:r>
              <w:t>danko@socuglich.ru</w:t>
            </w:r>
          </w:p>
        </w:tc>
      </w:tr>
      <w:tr w:rsidR="00F517FD" w14:paraId="3140BF0F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028A1" w14:textId="73B4FB24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39BBA" w14:textId="2D568DD1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53C6" w14:textId="7F27CE0A" w:rsidR="00F517FD" w:rsidRDefault="00F517FD" w:rsidP="008944EA">
            <w:pPr>
              <w:pStyle w:val="af3"/>
            </w:pPr>
            <w:r>
              <w:t>муниципальное учреждение комплексный центр социального обслуживания населения Ярославского муниципального района «Золотая осень»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94CB" w14:textId="77777777" w:rsidR="00F517FD" w:rsidRDefault="00F517FD" w:rsidP="00F517FD">
            <w:pPr>
              <w:pStyle w:val="af3"/>
            </w:pPr>
            <w:r>
              <w:t>ул. Первомайская, д. 14а,</w:t>
            </w:r>
          </w:p>
          <w:p w14:paraId="07C9FCA0" w14:textId="77777777" w:rsidR="00F517FD" w:rsidRDefault="00F517FD" w:rsidP="00F517FD">
            <w:pPr>
              <w:pStyle w:val="af3"/>
            </w:pPr>
            <w:r>
              <w:t>пос. Красные Ткачи,</w:t>
            </w:r>
          </w:p>
          <w:p w14:paraId="6AED4789" w14:textId="77777777" w:rsidR="00F517FD" w:rsidRDefault="00F517FD" w:rsidP="00F517FD">
            <w:pPr>
              <w:pStyle w:val="af3"/>
            </w:pPr>
            <w:r>
              <w:t>Ярославская область, 150522;</w:t>
            </w:r>
          </w:p>
          <w:p w14:paraId="2BDE4290" w14:textId="77777777" w:rsidR="00F517FD" w:rsidRDefault="00F517FD" w:rsidP="00F517FD">
            <w:pPr>
              <w:pStyle w:val="af3"/>
            </w:pPr>
            <w:r>
              <w:t>(4852) 94-24-16,</w:t>
            </w:r>
          </w:p>
          <w:p w14:paraId="08AC6874" w14:textId="77777777" w:rsidR="00F517FD" w:rsidRDefault="00F517FD" w:rsidP="00F517FD">
            <w:pPr>
              <w:pStyle w:val="af3"/>
            </w:pPr>
            <w:r>
              <w:t>(4852) 43-82-36,</w:t>
            </w:r>
          </w:p>
          <w:p w14:paraId="592FF152" w14:textId="77777777" w:rsidR="00F517FD" w:rsidRDefault="00F517FD" w:rsidP="00F517FD">
            <w:pPr>
              <w:pStyle w:val="af3"/>
            </w:pPr>
            <w:r>
              <w:t>(4852) 94-68-01;</w:t>
            </w:r>
          </w:p>
          <w:p w14:paraId="1F49C60F" w14:textId="77777777" w:rsidR="00F517FD" w:rsidRDefault="00F517FD" w:rsidP="00F517FD">
            <w:pPr>
              <w:pStyle w:val="af3"/>
            </w:pPr>
            <w:r>
              <w:t>cson97@yandex.ru</w:t>
            </w:r>
          </w:p>
        </w:tc>
      </w:tr>
      <w:tr w:rsidR="00F517FD" w14:paraId="5061CC86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E7E3D" w14:textId="011381ED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38622" w14:textId="38807D94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2927" w14:textId="5E9285C2" w:rsidR="00F517FD" w:rsidRDefault="00F517FD" w:rsidP="00F517FD">
            <w:pPr>
              <w:pStyle w:val="af3"/>
            </w:pPr>
            <w:r>
              <w:t>муниципальное учреждение «Комплексный центр социального обслуживания населения «Светоч» Дзержинского района</w:t>
            </w:r>
          </w:p>
          <w:p w14:paraId="605B05E8" w14:textId="0A9244F1" w:rsidR="00F517FD" w:rsidRDefault="008944EA" w:rsidP="008944EA">
            <w:pPr>
              <w:pStyle w:val="af3"/>
            </w:pPr>
            <w:r>
              <w:t>г. Ярославля»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D042" w14:textId="7118F3A5" w:rsidR="00F517FD" w:rsidRDefault="00F517FD" w:rsidP="00F517FD">
            <w:pPr>
              <w:pStyle w:val="af3"/>
            </w:pPr>
            <w:r>
              <w:t>Ленинградский просп.,</w:t>
            </w:r>
            <w:r w:rsidR="00784FC7">
              <w:t xml:space="preserve"> </w:t>
            </w:r>
            <w:r>
              <w:t>д. 115,</w:t>
            </w:r>
          </w:p>
          <w:p w14:paraId="25712A74" w14:textId="77777777" w:rsidR="00F517FD" w:rsidRDefault="00F517FD" w:rsidP="00F517FD">
            <w:pPr>
              <w:pStyle w:val="af3"/>
            </w:pPr>
            <w:r>
              <w:t>г. Ярославль, 150060;</w:t>
            </w:r>
          </w:p>
          <w:p w14:paraId="017659A5" w14:textId="77777777" w:rsidR="00F517FD" w:rsidRDefault="00F517FD" w:rsidP="00F517FD">
            <w:pPr>
              <w:pStyle w:val="af3"/>
            </w:pPr>
            <w:r>
              <w:t>(4852) 54-19-29,</w:t>
            </w:r>
          </w:p>
          <w:p w14:paraId="3459B694" w14:textId="77777777" w:rsidR="00F517FD" w:rsidRDefault="00F517FD" w:rsidP="00F517FD">
            <w:pPr>
              <w:pStyle w:val="af3"/>
            </w:pPr>
            <w:r>
              <w:t>(4852) 53-64-64,</w:t>
            </w:r>
          </w:p>
          <w:p w14:paraId="70BE28FA" w14:textId="77777777" w:rsidR="00F517FD" w:rsidRDefault="00F517FD" w:rsidP="00F517FD">
            <w:pPr>
              <w:pStyle w:val="af3"/>
            </w:pPr>
            <w:r>
              <w:t>(4852) 55-50-54;</w:t>
            </w:r>
          </w:p>
          <w:p w14:paraId="4A36E2A9" w14:textId="77777777" w:rsidR="00F517FD" w:rsidRDefault="00F517FD" w:rsidP="00F517FD">
            <w:pPr>
              <w:pStyle w:val="af3"/>
            </w:pPr>
            <w:r>
              <w:t>svetochcso@mail.ru</w:t>
            </w:r>
          </w:p>
        </w:tc>
      </w:tr>
      <w:tr w:rsidR="00F517FD" w14:paraId="43596A3D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019BA" w14:textId="646C1FA9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1F81C" w14:textId="233E5C93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6C25" w14:textId="3C78FA3D" w:rsidR="00F517FD" w:rsidRDefault="00F517FD" w:rsidP="00F517FD">
            <w:pPr>
              <w:pStyle w:val="af3"/>
            </w:pPr>
            <w:r>
              <w:t>муниципальное учреждение «Комплексный центр социального обслуживания населения Заволжского района</w:t>
            </w:r>
          </w:p>
          <w:p w14:paraId="5340AD01" w14:textId="19C7BAAF" w:rsidR="00F517FD" w:rsidRDefault="00F517FD" w:rsidP="008944EA">
            <w:pPr>
              <w:pStyle w:val="af3"/>
            </w:pPr>
            <w:r>
              <w:t>г. Ярославля»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9CF75" w14:textId="77777777" w:rsidR="00F517FD" w:rsidRDefault="00F517FD" w:rsidP="00F517FD">
            <w:pPr>
              <w:pStyle w:val="af3"/>
            </w:pPr>
            <w:r>
              <w:t>просп. Авиаторов, д. 98,</w:t>
            </w:r>
          </w:p>
          <w:p w14:paraId="0BD8C261" w14:textId="77777777" w:rsidR="00F517FD" w:rsidRDefault="00F517FD" w:rsidP="00F517FD">
            <w:pPr>
              <w:pStyle w:val="af3"/>
            </w:pPr>
            <w:r>
              <w:t>г. Ярославль, 150062;</w:t>
            </w:r>
          </w:p>
          <w:p w14:paraId="15A5B4EB" w14:textId="77777777" w:rsidR="00F517FD" w:rsidRDefault="00F517FD" w:rsidP="00F517FD">
            <w:pPr>
              <w:pStyle w:val="af3"/>
            </w:pPr>
            <w:r>
              <w:t>(4852) 72-44-63,</w:t>
            </w:r>
          </w:p>
          <w:p w14:paraId="111A5F42" w14:textId="77777777" w:rsidR="00F517FD" w:rsidRDefault="00F517FD" w:rsidP="00F517FD">
            <w:pPr>
              <w:pStyle w:val="af3"/>
            </w:pPr>
            <w:r>
              <w:t>(4852) 74-19-34,</w:t>
            </w:r>
          </w:p>
          <w:p w14:paraId="3BC5302F" w14:textId="77777777" w:rsidR="00F517FD" w:rsidRDefault="00F517FD" w:rsidP="00F517FD">
            <w:pPr>
              <w:pStyle w:val="af3"/>
            </w:pPr>
            <w:r>
              <w:t>(4852) 24-35-70;</w:t>
            </w:r>
          </w:p>
          <w:p w14:paraId="16D64050" w14:textId="77777777" w:rsidR="00F517FD" w:rsidRDefault="00F517FD" w:rsidP="00F517FD">
            <w:pPr>
              <w:pStyle w:val="af3"/>
            </w:pPr>
            <w:r>
              <w:t>zavolgakcson@gmail.com</w:t>
            </w:r>
          </w:p>
        </w:tc>
      </w:tr>
      <w:tr w:rsidR="00F517FD" w14:paraId="1708973D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D7283" w14:textId="230789F0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988E" w14:textId="78A09387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173F" w14:textId="3741CA5F" w:rsidR="00F517FD" w:rsidRDefault="00F517FD" w:rsidP="008944EA">
            <w:pPr>
              <w:pStyle w:val="af3"/>
            </w:pPr>
            <w:r>
              <w:t xml:space="preserve">муниципальное учреждение «Комплексный центр социального обслуживания </w:t>
            </w:r>
            <w:r>
              <w:lastRenderedPageBreak/>
              <w:t>населения Кировского района г. Ярославля»</w:t>
            </w:r>
            <w:r w:rsidR="008944EA">
              <w:t xml:space="preserve">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6B0D1" w14:textId="77777777" w:rsidR="00F517FD" w:rsidRDefault="00F517FD" w:rsidP="00F517FD">
            <w:pPr>
              <w:pStyle w:val="af3"/>
            </w:pPr>
            <w:r>
              <w:lastRenderedPageBreak/>
              <w:t>ул. Свердлова, д. 43а,</w:t>
            </w:r>
          </w:p>
          <w:p w14:paraId="196A0F1B" w14:textId="77777777" w:rsidR="00F517FD" w:rsidRDefault="00F517FD" w:rsidP="00F517FD">
            <w:pPr>
              <w:pStyle w:val="af3"/>
            </w:pPr>
            <w:r>
              <w:t>г. Ярославль, 150040;</w:t>
            </w:r>
          </w:p>
          <w:p w14:paraId="14D235BC" w14:textId="77777777" w:rsidR="00F517FD" w:rsidRDefault="00F517FD" w:rsidP="00F517FD">
            <w:pPr>
              <w:pStyle w:val="af3"/>
            </w:pPr>
            <w:r>
              <w:t>(4852) 72-09-31,</w:t>
            </w:r>
          </w:p>
          <w:p w14:paraId="5F64263E" w14:textId="77777777" w:rsidR="00F517FD" w:rsidRDefault="00F517FD" w:rsidP="00F517FD">
            <w:pPr>
              <w:pStyle w:val="af3"/>
            </w:pPr>
            <w:r>
              <w:lastRenderedPageBreak/>
              <w:t>(4852) 73-26-99,</w:t>
            </w:r>
          </w:p>
          <w:p w14:paraId="201BF42A" w14:textId="77777777" w:rsidR="00F517FD" w:rsidRDefault="00F517FD" w:rsidP="00F517FD">
            <w:pPr>
              <w:pStyle w:val="af3"/>
            </w:pPr>
            <w:r>
              <w:t>(4852) 73-20-54;</w:t>
            </w:r>
          </w:p>
          <w:p w14:paraId="6B72A85A" w14:textId="77777777" w:rsidR="00F517FD" w:rsidRDefault="00F517FD" w:rsidP="00F517FD">
            <w:pPr>
              <w:pStyle w:val="af3"/>
            </w:pPr>
            <w:r>
              <w:t>mukcson2009@yandex.ru</w:t>
            </w:r>
          </w:p>
        </w:tc>
      </w:tr>
      <w:tr w:rsidR="00F517FD" w14:paraId="2272C243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ECF8F" w14:textId="73437E92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9CFA7" w14:textId="532C2C27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7DE19" w14:textId="7E63D201" w:rsidR="00F517FD" w:rsidRDefault="00F517FD" w:rsidP="008944EA">
            <w:pPr>
              <w:pStyle w:val="af3"/>
            </w:pPr>
            <w:r>
              <w:t xml:space="preserve">муниципальное учреждение «Комплексный центр социального обслуживания населения </w:t>
            </w:r>
            <w:proofErr w:type="spellStart"/>
            <w:r>
              <w:t>Красноперекопского</w:t>
            </w:r>
            <w:proofErr w:type="spellEnd"/>
            <w:r>
              <w:t xml:space="preserve"> района</w:t>
            </w:r>
            <w:r w:rsidR="008944EA">
              <w:t xml:space="preserve"> </w:t>
            </w:r>
            <w:r>
              <w:t>г. Ярославля»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022E5" w14:textId="77777777" w:rsidR="00F517FD" w:rsidRDefault="00F517FD" w:rsidP="00F517FD">
            <w:pPr>
              <w:pStyle w:val="af3"/>
            </w:pPr>
            <w:r>
              <w:t>ул. Гагарина, д. 32а,</w:t>
            </w:r>
          </w:p>
          <w:p w14:paraId="7C57A5C5" w14:textId="77777777" w:rsidR="00F517FD" w:rsidRDefault="00F517FD" w:rsidP="00F517FD">
            <w:pPr>
              <w:pStyle w:val="af3"/>
            </w:pPr>
            <w:r>
              <w:t>г. Ярославль, 150046;</w:t>
            </w:r>
          </w:p>
          <w:p w14:paraId="497F7D10" w14:textId="77777777" w:rsidR="00F517FD" w:rsidRDefault="00F517FD" w:rsidP="00F517FD">
            <w:pPr>
              <w:pStyle w:val="af3"/>
            </w:pPr>
            <w:r>
              <w:t>(4852) 94-38-13,</w:t>
            </w:r>
          </w:p>
          <w:p w14:paraId="3AEDAA73" w14:textId="77777777" w:rsidR="00F517FD" w:rsidRDefault="00F517FD" w:rsidP="00F517FD">
            <w:pPr>
              <w:pStyle w:val="af3"/>
            </w:pPr>
            <w:r>
              <w:t>(4852) 47-10-11,</w:t>
            </w:r>
          </w:p>
          <w:p w14:paraId="4AB0DD3C" w14:textId="77777777" w:rsidR="00F517FD" w:rsidRDefault="00F517FD" w:rsidP="00F517FD">
            <w:pPr>
              <w:pStyle w:val="af3"/>
            </w:pPr>
            <w:r>
              <w:t>(4852) 47-35-06;</w:t>
            </w:r>
          </w:p>
          <w:p w14:paraId="7E24305E" w14:textId="77777777" w:rsidR="00F517FD" w:rsidRDefault="00F517FD" w:rsidP="00F517FD">
            <w:pPr>
              <w:pStyle w:val="af3"/>
            </w:pPr>
            <w:r>
              <w:t>ticiana12@mail.ru</w:t>
            </w:r>
          </w:p>
        </w:tc>
      </w:tr>
      <w:tr w:rsidR="00F517FD" w14:paraId="75A0FAF2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3489A" w14:textId="7F5BA4B1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C547B" w14:textId="75C77063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4F25" w14:textId="7E1CC63F" w:rsidR="00F517FD" w:rsidRPr="00F517FD" w:rsidRDefault="00F517FD" w:rsidP="008944EA">
            <w:pPr>
              <w:pStyle w:val="af3"/>
            </w:pPr>
            <w:r>
              <w:t>муниципальное учреждение «Комплексный центр социального обслуживания населения Ленинского района г.</w:t>
            </w:r>
            <w:r w:rsidR="008944EA">
              <w:t> </w:t>
            </w:r>
            <w:r>
              <w:t>Ярославля»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FD3B" w14:textId="77777777" w:rsidR="00F517FD" w:rsidRDefault="00F517FD" w:rsidP="00F517FD">
            <w:pPr>
              <w:pStyle w:val="af3"/>
            </w:pPr>
            <w:r>
              <w:t>просп. Ленина, д. 3,</w:t>
            </w:r>
          </w:p>
          <w:p w14:paraId="0B11A285" w14:textId="77777777" w:rsidR="00F517FD" w:rsidRDefault="00F517FD" w:rsidP="00F517FD">
            <w:pPr>
              <w:pStyle w:val="af3"/>
            </w:pPr>
            <w:r>
              <w:t>г. Ярославль, 150003;</w:t>
            </w:r>
          </w:p>
          <w:p w14:paraId="3E9472F3" w14:textId="77777777" w:rsidR="00F517FD" w:rsidRDefault="00F517FD" w:rsidP="00F517FD">
            <w:pPr>
              <w:pStyle w:val="af3"/>
            </w:pPr>
            <w:r>
              <w:t>(4852) 71-50-83,</w:t>
            </w:r>
          </w:p>
          <w:p w14:paraId="600ABBAD" w14:textId="77777777" w:rsidR="00F517FD" w:rsidRDefault="00F517FD" w:rsidP="00F517FD">
            <w:pPr>
              <w:pStyle w:val="af3"/>
            </w:pPr>
            <w:r>
              <w:t>(4852) 73-87-40,</w:t>
            </w:r>
          </w:p>
          <w:p w14:paraId="16CECF2A" w14:textId="77777777" w:rsidR="00F517FD" w:rsidRDefault="00F517FD" w:rsidP="00F517FD">
            <w:pPr>
              <w:pStyle w:val="af3"/>
            </w:pPr>
            <w:r>
              <w:t>(4852) 25-24-04;</w:t>
            </w:r>
          </w:p>
          <w:p w14:paraId="16EE46A4" w14:textId="77777777" w:rsidR="00F517FD" w:rsidRDefault="00F517FD" w:rsidP="00F517FD">
            <w:pPr>
              <w:pStyle w:val="af3"/>
            </w:pPr>
            <w:r>
              <w:t>kcson-lenr@mail.ru</w:t>
            </w:r>
          </w:p>
        </w:tc>
      </w:tr>
      <w:tr w:rsidR="00F517FD" w14:paraId="42FA78AC" w14:textId="77777777" w:rsidTr="00F517FD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80EB3" w14:textId="79CA0BAA" w:rsidR="00F517FD" w:rsidRDefault="00F517FD" w:rsidP="008944EA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1D40" w14:textId="5B43E7EC" w:rsidR="00F517FD" w:rsidRDefault="00F517FD" w:rsidP="00F517FD">
            <w:pPr>
              <w:pStyle w:val="af3"/>
            </w:pPr>
            <w:r w:rsidRPr="00EE3AA0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6EF9" w14:textId="08D891A3" w:rsidR="00F517FD" w:rsidRPr="008944EA" w:rsidRDefault="00F517FD" w:rsidP="008944EA">
            <w:pPr>
              <w:pStyle w:val="af3"/>
            </w:pPr>
            <w:r>
              <w:t>муниципальное учреждение «Комплексный центр социального обслуживания населения Фрунзенского района</w:t>
            </w:r>
            <w:r w:rsidR="008944EA">
              <w:t xml:space="preserve"> </w:t>
            </w:r>
            <w:r>
              <w:t>г. Ярославля»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41D9A" w14:textId="77777777" w:rsidR="00F517FD" w:rsidRDefault="00F517FD" w:rsidP="00F517FD">
            <w:pPr>
              <w:pStyle w:val="af3"/>
            </w:pPr>
            <w:r>
              <w:t>ул. Калинина, д. 1/165,</w:t>
            </w:r>
          </w:p>
          <w:p w14:paraId="294059F0" w14:textId="77777777" w:rsidR="00F517FD" w:rsidRDefault="00F517FD" w:rsidP="00F517FD">
            <w:pPr>
              <w:pStyle w:val="af3"/>
            </w:pPr>
            <w:r>
              <w:t>г. Ярославль, 150057;</w:t>
            </w:r>
          </w:p>
          <w:p w14:paraId="24C7207C" w14:textId="77777777" w:rsidR="00F517FD" w:rsidRDefault="00F517FD" w:rsidP="00F517FD">
            <w:pPr>
              <w:pStyle w:val="af3"/>
            </w:pPr>
            <w:r>
              <w:t>(4852) 44-30-24,</w:t>
            </w:r>
          </w:p>
          <w:p w14:paraId="0635F5CA" w14:textId="77777777" w:rsidR="00F517FD" w:rsidRDefault="00F517FD" w:rsidP="00F517FD">
            <w:pPr>
              <w:pStyle w:val="af3"/>
            </w:pPr>
            <w:r>
              <w:t>(4852) 30-66-11;</w:t>
            </w:r>
          </w:p>
          <w:p w14:paraId="5F22F776" w14:textId="77777777" w:rsidR="00F517FD" w:rsidRDefault="00F517FD" w:rsidP="00F517FD">
            <w:pPr>
              <w:pStyle w:val="af3"/>
            </w:pPr>
            <w:r>
              <w:t>frunzenskijkcson@mail.ru</w:t>
            </w:r>
          </w:p>
        </w:tc>
      </w:tr>
      <w:tr w:rsidR="008944EA" w14:paraId="2CEEDC71" w14:textId="77777777" w:rsidTr="008944EA">
        <w:trPr>
          <w:trHeight w:val="543"/>
        </w:trPr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5ACB1" w14:textId="03299A9B" w:rsidR="008944EA" w:rsidRDefault="008944EA" w:rsidP="008944EA">
            <w:pPr>
              <w:pStyle w:val="af3"/>
              <w:jc w:val="center"/>
            </w:pPr>
            <w:r>
              <w:t xml:space="preserve">Государственные бюджетные учреждения </w:t>
            </w:r>
            <w:r w:rsidR="00CE3ABD">
              <w:t xml:space="preserve">стационарного </w:t>
            </w:r>
            <w:r>
              <w:t>социального обслуживания</w:t>
            </w:r>
          </w:p>
        </w:tc>
      </w:tr>
      <w:tr w:rsidR="00CE3ABD" w14:paraId="11CE0FF4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D3576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89EC6" w14:textId="27E6F219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8AC9" w14:textId="77777777" w:rsidR="00CE3ABD" w:rsidRPr="00CE3ABD" w:rsidRDefault="00CE3ABD" w:rsidP="009A2315">
            <w:pPr>
              <w:pStyle w:val="af4"/>
              <w:spacing w:after="0"/>
              <w:rPr>
                <w:rFonts w:ascii="Times New Roman CYR" w:eastAsiaTheme="minorEastAsia" w:hAnsi="Times New Roman CYR" w:cs="Times New Roman CYR"/>
              </w:rPr>
            </w:pPr>
            <w:r w:rsidRPr="00CE3ABD">
              <w:rPr>
                <w:rFonts w:ascii="Times New Roman CYR" w:eastAsiaTheme="minorEastAsia" w:hAnsi="Times New Roman CYR" w:cs="Times New Roman CYR"/>
              </w:rPr>
              <w:t>ГБУ СО ЯО Бурмакинский</w:t>
            </w:r>
          </w:p>
          <w:p w14:paraId="0D3FE088" w14:textId="6E8147F6" w:rsidR="00CE3ABD" w:rsidRDefault="00CE3ABD" w:rsidP="009A2315">
            <w:pPr>
              <w:pStyle w:val="af3"/>
            </w:pPr>
            <w:r w:rsidRPr="00CE3ABD">
              <w:t>психоневрологический интернат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2ADD0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152295, Некрасовский р-н, </w:t>
            </w:r>
          </w:p>
          <w:p w14:paraId="11C2F1BC" w14:textId="2E2DABBC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/о Бурмакино, с. Новое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EC085CC" w14:textId="29220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8 901 485 77 91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669589A3" w14:textId="3B593B1B" w:rsidR="00CE3ABD" w:rsidRDefault="00CE3ABD" w:rsidP="00784FC7">
            <w:pPr>
              <w:ind w:firstLine="0"/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bpni11@rambler.ru</w:t>
            </w:r>
          </w:p>
        </w:tc>
      </w:tr>
      <w:tr w:rsidR="00CE3ABD" w14:paraId="1E40FD2E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6C009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DC2F" w14:textId="61E27B76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B26A" w14:textId="61ACAF31" w:rsidR="00CE3ABD" w:rsidRDefault="00CE3ABD" w:rsidP="009A2315">
            <w:pPr>
              <w:pStyle w:val="af3"/>
            </w:pPr>
            <w:r w:rsidRPr="00CE3ABD">
              <w:t>ГБУ СО ЯО Григорьевский  психоневрологический интернат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9C397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152286, Ярославский р-н, </w:t>
            </w:r>
          </w:p>
          <w:p w14:paraId="2F615B10" w14:textId="1985349A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/о Вятское, с. </w:t>
            </w:r>
            <w:proofErr w:type="spell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Григорьевское</w:t>
            </w:r>
            <w:proofErr w:type="spellEnd"/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4EF3B2C" w14:textId="263FBFA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8-48531-76-41-32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1D18751" w14:textId="28BDCFF7" w:rsidR="00CE3ABD" w:rsidRDefault="00CE3ABD" w:rsidP="009A2315">
            <w:pPr>
              <w:pStyle w:val="af3"/>
            </w:pPr>
            <w:r w:rsidRPr="00CE3ABD">
              <w:t>grig.pni@gmail.com</w:t>
            </w:r>
          </w:p>
        </w:tc>
      </w:tr>
      <w:tr w:rsidR="00CE3ABD" w14:paraId="28BBDDCE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D7D84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50672" w14:textId="48A73845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526EB" w14:textId="14E00D6D" w:rsidR="00CE3ABD" w:rsidRDefault="00CE3ABD" w:rsidP="009A2315">
            <w:pPr>
              <w:pStyle w:val="af3"/>
            </w:pPr>
            <w:r w:rsidRPr="00CE3ABD">
              <w:t xml:space="preserve">ГБУ СО ЯО Красноперекопский психоневрологический интернат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824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150002, г. Ярославль, </w:t>
            </w:r>
          </w:p>
          <w:p w14:paraId="455DFA19" w14:textId="76A83CFC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Парковый проезд, 7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1507603" w14:textId="2F388F27" w:rsidR="00CE3ABD" w:rsidRPr="00CE3ABD" w:rsidRDefault="00CE3ABD" w:rsidP="009A2315">
            <w:pPr>
              <w:snapToGrid w:val="0"/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8-4852-45-03-67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3342E79A" w14:textId="46CC1E44" w:rsidR="00CE3ABD" w:rsidRDefault="00CE3ABD" w:rsidP="009A2315">
            <w:pPr>
              <w:pStyle w:val="af3"/>
            </w:pPr>
            <w:r w:rsidRPr="00CE3ABD">
              <w:t>kpni450367@mail.ru</w:t>
            </w:r>
          </w:p>
        </w:tc>
      </w:tr>
      <w:tr w:rsidR="00CE3ABD" w14:paraId="093E4BB1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9CE39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93EBD" w14:textId="295C751B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8D74B" w14:textId="2D97BF63" w:rsidR="00CE3ABD" w:rsidRDefault="00CE3ABD" w:rsidP="009A2315">
            <w:pPr>
              <w:pStyle w:val="af3"/>
            </w:pPr>
            <w:r w:rsidRPr="00CE3ABD">
              <w:t xml:space="preserve">ГБУ СО ЯО Рыбинский психоневрологический интернат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FCED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152919, г. Рыбинск, </w:t>
            </w:r>
          </w:p>
          <w:p w14:paraId="6214E045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 Гагарина, 11</w:t>
            </w:r>
          </w:p>
          <w:p w14:paraId="55EC9E8B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8-4855-26-76-33</w:t>
            </w:r>
          </w:p>
          <w:p w14:paraId="25780AAD" w14:textId="718B0E6A" w:rsidR="00CE3ABD" w:rsidRDefault="00CE3ABD" w:rsidP="009A2315">
            <w:pPr>
              <w:pStyle w:val="af3"/>
            </w:pPr>
            <w:r w:rsidRPr="00CE3ABD">
              <w:t>ryb_pni@mail.ru</w:t>
            </w:r>
          </w:p>
        </w:tc>
      </w:tr>
      <w:tr w:rsidR="00CE3ABD" w14:paraId="6D1DF9EC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3DF4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BA70A" w14:textId="74BF13D5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E59A" w14:textId="1887E381" w:rsidR="00CE3ABD" w:rsidRDefault="00CE3ABD" w:rsidP="00CE3ABD">
            <w:pPr>
              <w:pStyle w:val="af3"/>
            </w:pPr>
            <w:r w:rsidRPr="00CE3ABD">
              <w:t xml:space="preserve">ГБУ СО ЯО Норский геронтопсихиатрический </w:t>
            </w:r>
            <w:r>
              <w:t>центр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5B9C7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150018, г. Ярославль, </w:t>
            </w:r>
          </w:p>
          <w:p w14:paraId="6294C901" w14:textId="27D88B88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 Д. Бедного, 64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00F010AC" w14:textId="396DBB5F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8-4852-54-40-43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30EC1CEA" w14:textId="14BC39C7" w:rsidR="00CE3ABD" w:rsidRDefault="00CE3ABD" w:rsidP="009A2315">
            <w:pPr>
              <w:pStyle w:val="af3"/>
            </w:pPr>
            <w:r w:rsidRPr="00CE3ABD">
              <w:t xml:space="preserve">ngpc_norskii@mail.ru </w:t>
            </w:r>
          </w:p>
        </w:tc>
      </w:tr>
      <w:tr w:rsidR="00CE3ABD" w14:paraId="714B9603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C66D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E0875" w14:textId="6168D50D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4793" w14:textId="14014FFA" w:rsidR="00CE3ABD" w:rsidRDefault="00CE3ABD" w:rsidP="009A2315">
            <w:pPr>
              <w:pStyle w:val="af3"/>
            </w:pPr>
            <w:r w:rsidRPr="00CE3ABD">
              <w:t>ГБУ СО ЯО Гаврилов-Ямский дом-интернат для престарелых и инвалидов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5F025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152240, г. Гаврилов-Ям,</w:t>
            </w:r>
          </w:p>
          <w:p w14:paraId="0EBA6DC2" w14:textId="41B9F29E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 Кирова, 6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111710D" w14:textId="159D7FB4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8-48534-2-05-48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231886C" w14:textId="352AB915" w:rsidR="00CE3ABD" w:rsidRDefault="00CE3ABD" w:rsidP="009A2315">
            <w:pPr>
              <w:pStyle w:val="af3"/>
            </w:pPr>
            <w:r w:rsidRPr="00CE3ABD">
              <w:t>gavrilstar@yandex.ru</w:t>
            </w:r>
          </w:p>
        </w:tc>
      </w:tr>
      <w:tr w:rsidR="00CE3ABD" w14:paraId="306AB964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E35A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F40D" w14:textId="0DC24B89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500B" w14:textId="430B230C" w:rsidR="00CE3ABD" w:rsidRDefault="00CE3ABD" w:rsidP="009A2315">
            <w:pPr>
              <w:pStyle w:val="af3"/>
            </w:pPr>
            <w:r w:rsidRPr="00CE3ABD">
              <w:t>ГБУ СО ЯО Рыбинский дом-интернат для престарелых и инвалидов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C5F56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152915, г. Рыбинск, </w:t>
            </w:r>
          </w:p>
          <w:p w14:paraId="15F22B7B" w14:textId="5638C9DF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пр-т Генерала </w:t>
            </w:r>
            <w:proofErr w:type="spell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Батова</w:t>
            </w:r>
            <w:proofErr w:type="spellEnd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58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067ABADF" w14:textId="5BA553AA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8-4855-22-60-30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B3A8E1D" w14:textId="2D5F9E6E" w:rsidR="00CE3ABD" w:rsidRDefault="00CE3ABD" w:rsidP="009A2315">
            <w:pPr>
              <w:pStyle w:val="af3"/>
            </w:pPr>
            <w:r w:rsidRPr="00CE3ABD">
              <w:t>batova58@yandex.ru</w:t>
            </w:r>
          </w:p>
        </w:tc>
      </w:tr>
      <w:tr w:rsidR="00CE3ABD" w14:paraId="1CB9B098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6F66A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061D" w14:textId="71D88B40" w:rsidR="00CE3ABD" w:rsidRPr="00EE3AA0" w:rsidRDefault="00CE3ABD" w:rsidP="009A2315">
            <w:pPr>
              <w:pStyle w:val="af3"/>
            </w:pPr>
            <w:r w:rsidRPr="002C15E5">
              <w:t xml:space="preserve">Наименование </w:t>
            </w:r>
            <w:r w:rsidRPr="002C15E5">
              <w:lastRenderedPageBreak/>
              <w:t>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DBC40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ГБУ СО ЯО Некрасовский </w:t>
            </w:r>
          </w:p>
          <w:p w14:paraId="484F7CEC" w14:textId="693BB85E" w:rsidR="00CE3ABD" w:rsidRDefault="00CE3ABD" w:rsidP="009A2315">
            <w:pPr>
              <w:pStyle w:val="af3"/>
            </w:pPr>
            <w:r w:rsidRPr="00CE3ABD">
              <w:lastRenderedPageBreak/>
              <w:t>дом-интернат для престарелых и инвалидов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CD52D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152260, п. Некрасовское, </w:t>
            </w:r>
          </w:p>
          <w:p w14:paraId="742AEFD1" w14:textId="708790EC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ул. Молодёжная, 9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E3F2847" w14:textId="1BCFAAB8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8-48531-4-13-41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C784346" w14:textId="47F8EF4E" w:rsidR="00CE3ABD" w:rsidRDefault="00CE3ABD" w:rsidP="009A2315">
            <w:pPr>
              <w:pStyle w:val="af3"/>
            </w:pPr>
            <w:r w:rsidRPr="00CE3ABD">
              <w:t>nekrinternat@mail.ru</w:t>
            </w:r>
          </w:p>
        </w:tc>
      </w:tr>
      <w:tr w:rsidR="00CE3ABD" w14:paraId="0D8510FD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7ABB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924A9" w14:textId="1B631734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413C" w14:textId="34015010" w:rsidR="00CE3ABD" w:rsidRDefault="00CE3ABD" w:rsidP="009A2315">
            <w:pPr>
              <w:pStyle w:val="af3"/>
            </w:pPr>
            <w:r w:rsidRPr="00CE3ABD">
              <w:t>ГБУ СО ЯО Туношенский пансионат для ветеранов войны и труда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94FA7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150501, Ярославский р-н, </w:t>
            </w:r>
          </w:p>
          <w:p w14:paraId="30218B57" w14:textId="08D5076D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/о </w:t>
            </w:r>
            <w:proofErr w:type="spell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Туношна</w:t>
            </w:r>
            <w:proofErr w:type="spellEnd"/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1EB6200" w14:textId="6F8A8503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8-4852-43-93-73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9A36C77" w14:textId="0E1B41DD" w:rsidR="00CE3ABD" w:rsidRDefault="00CE3ABD" w:rsidP="009A2315">
            <w:pPr>
              <w:pStyle w:val="af3"/>
            </w:pPr>
            <w:r w:rsidRPr="00CE3ABD">
              <w:t>tunoshna-dom@yandex.ru</w:t>
            </w:r>
          </w:p>
        </w:tc>
      </w:tr>
      <w:tr w:rsidR="00CE3ABD" w14:paraId="7707E2D8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61D9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948D" w14:textId="437DF098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870A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ГБУ СО ЯО Тутаевский дом-интернат для ветеранов войны</w:t>
            </w:r>
          </w:p>
          <w:p w14:paraId="7C5ED370" w14:textId="7CDB569B" w:rsidR="00CE3ABD" w:rsidRDefault="00CE3ABD" w:rsidP="009A2315">
            <w:pPr>
              <w:pStyle w:val="af3"/>
            </w:pPr>
            <w:r w:rsidRPr="00CE3ABD">
              <w:t xml:space="preserve"> и труда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67F8F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152303, г. Тутаев, </w:t>
            </w:r>
          </w:p>
          <w:p w14:paraId="79A83F2D" w14:textId="301DA892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 Советская, 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68CA452" w14:textId="1DDFE694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8-48533-2-04-12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5CE2774E" w14:textId="1C88CB1D" w:rsidR="00CE3ABD" w:rsidRDefault="00CE3ABD" w:rsidP="009A2315">
            <w:pPr>
              <w:pStyle w:val="af3"/>
            </w:pPr>
            <w:r w:rsidRPr="00CE3ABD">
              <w:t>veterantutaev-8@mail.ru</w:t>
            </w:r>
          </w:p>
        </w:tc>
      </w:tr>
      <w:tr w:rsidR="00CE3ABD" w14:paraId="3AB8AB19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66DCF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F6310" w14:textId="5183D4BA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80D83" w14:textId="46E4CB89" w:rsidR="00CE3ABD" w:rsidRDefault="00CE3ABD" w:rsidP="009A2315">
            <w:pPr>
              <w:pStyle w:val="af3"/>
            </w:pPr>
            <w:r w:rsidRPr="00CE3ABD">
              <w:t>ГБУ СО ЯО Угличский дом-интернат для престарелых и инвалидов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22DB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152610, г. Углич, </w:t>
            </w:r>
          </w:p>
          <w:p w14:paraId="73830E76" w14:textId="319D6D12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Ярославское шоссе, 11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05CEBC15" w14:textId="7F6E12F1" w:rsidR="00CE3ABD" w:rsidRPr="00CE3ABD" w:rsidRDefault="00CE3ABD" w:rsidP="009A2315">
            <w:pPr>
              <w:snapToGrid w:val="0"/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8-48532-5-41-90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F7B5D56" w14:textId="671224CE" w:rsidR="00CE3ABD" w:rsidRDefault="00CE3ABD" w:rsidP="009A2315">
            <w:pPr>
              <w:pStyle w:val="af3"/>
            </w:pPr>
            <w:r w:rsidRPr="00CE3ABD">
              <w:t>udominternat@mail.ru</w:t>
            </w:r>
          </w:p>
        </w:tc>
      </w:tr>
      <w:tr w:rsidR="00CE3ABD" w14:paraId="6FE375BE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8A57D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18A38" w14:textId="4984D7C9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07011" w14:textId="6C9A48F5" w:rsidR="00CE3ABD" w:rsidRDefault="00CE3ABD" w:rsidP="00CE3ABD">
            <w:pPr>
              <w:pStyle w:val="af4"/>
              <w:spacing w:after="0"/>
            </w:pPr>
            <w:r w:rsidRPr="00CE3ABD">
              <w:rPr>
                <w:rFonts w:ascii="Times New Roman CYR" w:eastAsiaTheme="minorEastAsia" w:hAnsi="Times New Roman CYR" w:cs="Times New Roman CYR"/>
              </w:rPr>
              <w:t>ГБУ СО ЯО Ярославский областной геронтологический центр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3F683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150007, г. Ярославль, </w:t>
            </w:r>
          </w:p>
          <w:p w14:paraId="5294CC51" w14:textId="3CD9ABBA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 Маяковского, 63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316F1944" w14:textId="059DC1EF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8-4852-24-07-17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61B82154" w14:textId="0E291761" w:rsidR="00CE3ABD" w:rsidRDefault="00CE3ABD" w:rsidP="009A2315">
            <w:pPr>
              <w:pStyle w:val="af3"/>
            </w:pPr>
            <w:r w:rsidRPr="00CE3ABD">
              <w:t>yarogc@ya.ru</w:t>
            </w:r>
          </w:p>
        </w:tc>
      </w:tr>
      <w:tr w:rsidR="00CE3ABD" w14:paraId="1966EC2E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FF40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EC3A" w14:textId="0857094C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74CD5" w14:textId="3EF54451" w:rsidR="00CE3ABD" w:rsidRDefault="00CE3ABD" w:rsidP="00CE3ABD">
            <w:pPr>
              <w:pStyle w:val="af4"/>
              <w:spacing w:after="0"/>
            </w:pPr>
            <w:r w:rsidRPr="00CE3ABD">
              <w:rPr>
                <w:rFonts w:ascii="Times New Roman CYR" w:eastAsiaTheme="minorEastAsia" w:hAnsi="Times New Roman CYR" w:cs="Times New Roman CYR"/>
              </w:rPr>
              <w:t xml:space="preserve">ГБУ СО ЯО Кривецкий </w:t>
            </w:r>
            <w:r>
              <w:rPr>
                <w:rFonts w:ascii="Times New Roman CYR" w:eastAsiaTheme="minorEastAsia" w:hAnsi="Times New Roman CYR" w:cs="Times New Roman CYR"/>
              </w:rPr>
              <w:t>психоневрологический интернат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C48F6" w14:textId="77777777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152830, </w:t>
            </w:r>
            <w:proofErr w:type="spell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Мышкинский</w:t>
            </w:r>
            <w:proofErr w:type="spellEnd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р-н, </w:t>
            </w:r>
          </w:p>
          <w:p w14:paraId="1487BFE4" w14:textId="1025AC9E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gramStart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п</w:t>
            </w:r>
            <w:proofErr w:type="gramEnd"/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/о Зарубино, с. Кривец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36D93BFC" w14:textId="105BE51F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8-48544-2-71-25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DCB401A" w14:textId="46DF0831" w:rsidR="00CE3ABD" w:rsidRDefault="00CE3ABD" w:rsidP="009A2315">
            <w:pPr>
              <w:pStyle w:val="af3"/>
            </w:pPr>
            <w:r w:rsidRPr="00CE3ABD">
              <w:t>krivec-mish@yandex.ru</w:t>
            </w:r>
          </w:p>
        </w:tc>
      </w:tr>
      <w:tr w:rsidR="00CE3ABD" w14:paraId="73F14271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662C" w14:textId="77777777" w:rsidR="00CE3ABD" w:rsidRDefault="00CE3ABD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F6812" w14:textId="0E0C62D5" w:rsidR="00CE3ABD" w:rsidRPr="00EE3AA0" w:rsidRDefault="00CE3ABD" w:rsidP="009A2315">
            <w:pPr>
              <w:pStyle w:val="af3"/>
            </w:pPr>
            <w:r w:rsidRPr="002C15E5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85C52" w14:textId="72F16A42" w:rsidR="00CE3ABD" w:rsidRDefault="00CE3ABD" w:rsidP="00CE3ABD">
            <w:pPr>
              <w:pStyle w:val="af4"/>
              <w:spacing w:after="0"/>
            </w:pPr>
            <w:r w:rsidRPr="00CE3ABD">
              <w:rPr>
                <w:rFonts w:ascii="Times New Roman CYR" w:eastAsiaTheme="minorEastAsia" w:hAnsi="Times New Roman CYR" w:cs="Times New Roman CYR"/>
              </w:rPr>
              <w:t>ГБУ СО ЯО Ильинский специальный</w:t>
            </w:r>
            <w:r>
              <w:rPr>
                <w:rFonts w:ascii="Times New Roman CYR" w:eastAsiaTheme="minorEastAsia" w:hAnsi="Times New Roman CYR" w:cs="Times New Roman CYR"/>
              </w:rPr>
              <w:t xml:space="preserve"> </w:t>
            </w:r>
            <w:r w:rsidRPr="00CE3ABD">
              <w:rPr>
                <w:rFonts w:ascii="Times New Roman CYR" w:eastAsiaTheme="minorEastAsia" w:hAnsi="Times New Roman CYR" w:cs="Times New Roman CYR"/>
              </w:rPr>
              <w:t>дом-интернат для престарелых</w:t>
            </w:r>
            <w:r>
              <w:rPr>
                <w:rFonts w:ascii="Times New Roman CYR" w:eastAsiaTheme="minorEastAsia" w:hAnsi="Times New Roman CYR" w:cs="Times New Roman CYR"/>
              </w:rPr>
              <w:t xml:space="preserve"> </w:t>
            </w:r>
            <w:r w:rsidRPr="00CE3ABD">
              <w:rPr>
                <w:rFonts w:ascii="Times New Roman CYR" w:eastAsiaTheme="minorEastAsia" w:hAnsi="Times New Roman CYR" w:cs="Times New Roman CYR"/>
              </w:rPr>
              <w:t>и инвалидов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4E7C9" w14:textId="307180D3" w:rsidR="00CE3ABD" w:rsidRPr="00CE3ABD" w:rsidRDefault="00CE3ABD" w:rsidP="00CE3ABD">
            <w:pPr>
              <w:pStyle w:val="af4"/>
              <w:spacing w:after="0"/>
              <w:rPr>
                <w:rFonts w:ascii="Times New Roman CYR" w:eastAsiaTheme="minorEastAsia" w:hAnsi="Times New Roman CYR" w:cs="Times New Roman CYR"/>
              </w:rPr>
            </w:pPr>
            <w:r w:rsidRPr="00CE3ABD">
              <w:rPr>
                <w:rFonts w:ascii="Times New Roman CYR" w:eastAsiaTheme="minorEastAsia" w:hAnsi="Times New Roman CYR" w:cs="Times New Roman CYR"/>
              </w:rPr>
              <w:t xml:space="preserve">152630, Угличский р-н, </w:t>
            </w:r>
            <w:proofErr w:type="spellStart"/>
            <w:r w:rsidRPr="00CE3ABD">
              <w:rPr>
                <w:rFonts w:ascii="Times New Roman CYR" w:eastAsiaTheme="minorEastAsia" w:hAnsi="Times New Roman CYR" w:cs="Times New Roman CYR"/>
              </w:rPr>
              <w:t>Ильинское</w:t>
            </w:r>
            <w:proofErr w:type="spellEnd"/>
            <w:r w:rsidRPr="00CE3ABD">
              <w:rPr>
                <w:rFonts w:ascii="Times New Roman CYR" w:eastAsiaTheme="minorEastAsia" w:hAnsi="Times New Roman CYR" w:cs="Times New Roman CYR"/>
              </w:rPr>
              <w:t xml:space="preserve"> сельское поселение,</w:t>
            </w:r>
            <w:r>
              <w:rPr>
                <w:rFonts w:ascii="Times New Roman CYR" w:eastAsiaTheme="minorEastAsia" w:hAnsi="Times New Roman CYR" w:cs="Times New Roman CYR"/>
              </w:rPr>
              <w:t xml:space="preserve"> </w:t>
            </w:r>
            <w:r w:rsidRPr="00CE3ABD">
              <w:rPr>
                <w:rFonts w:ascii="Times New Roman CYR" w:eastAsiaTheme="minorEastAsia" w:hAnsi="Times New Roman CYR" w:cs="Times New Roman CYR"/>
              </w:rPr>
              <w:t xml:space="preserve">д. </w:t>
            </w:r>
            <w:proofErr w:type="spellStart"/>
            <w:r w:rsidRPr="00CE3ABD">
              <w:rPr>
                <w:rFonts w:ascii="Times New Roman CYR" w:eastAsiaTheme="minorEastAsia" w:hAnsi="Times New Roman CYR" w:cs="Times New Roman CYR"/>
              </w:rPr>
              <w:t>Епихарка</w:t>
            </w:r>
            <w:proofErr w:type="spellEnd"/>
            <w:r w:rsidR="003270DA">
              <w:rPr>
                <w:rFonts w:ascii="Times New Roman CYR" w:eastAsiaTheme="minorEastAsia" w:hAnsi="Times New Roman CYR" w:cs="Times New Roman CYR"/>
              </w:rPr>
              <w:t>;</w:t>
            </w:r>
          </w:p>
          <w:p w14:paraId="3BDCF578" w14:textId="0D67D8BA" w:rsidR="00CE3ABD" w:rsidRPr="00CE3ABD" w:rsidRDefault="00CE3ABD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CE3ABD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8-48532-4-24-48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98A9134" w14:textId="26C1C25B" w:rsidR="00CE3ABD" w:rsidRDefault="00CE3ABD" w:rsidP="009A2315">
            <w:pPr>
              <w:pStyle w:val="af3"/>
            </w:pPr>
            <w:r w:rsidRPr="00CE3ABD">
              <w:t>epihar99@rambler.ru</w:t>
            </w:r>
          </w:p>
        </w:tc>
      </w:tr>
      <w:tr w:rsidR="00CE3ABD" w14:paraId="23092FE1" w14:textId="77777777" w:rsidTr="00CE3ABD">
        <w:tc>
          <w:tcPr>
            <w:tcW w:w="5000" w:type="pct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ADDA" w14:textId="77777777" w:rsidR="00CE3ABD" w:rsidRDefault="00CE3ABD" w:rsidP="009A2315">
            <w:pPr>
              <w:pStyle w:val="af3"/>
            </w:pPr>
          </w:p>
        </w:tc>
      </w:tr>
      <w:tr w:rsidR="00D629B9" w14:paraId="2B23A0F9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09B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43A4B" w14:textId="44C9F8BF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1CDF" w14:textId="63C15694" w:rsidR="00D629B9" w:rsidRDefault="00D629B9" w:rsidP="009A2315">
            <w:pPr>
              <w:pStyle w:val="af3"/>
            </w:pPr>
            <w:r w:rsidRPr="00D629B9">
              <w:t xml:space="preserve">ГКУ СО ЯО </w:t>
            </w:r>
            <w:proofErr w:type="spellStart"/>
            <w:r w:rsidRPr="00D629B9">
              <w:t>Брейтовский</w:t>
            </w:r>
            <w:proofErr w:type="spellEnd"/>
            <w:r w:rsidRPr="00D629B9">
              <w:t xml:space="preserve"> социально-реабилитационный центр для несовершеннолетних «Дом детства»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12EA0" w14:textId="48402BF2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152760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Брейтовский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р. с.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 </w:t>
            </w: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Брейтово,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.С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олнечная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18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D167623" w14:textId="45926C48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(48545) 2-15-71</w:t>
            </w:r>
          </w:p>
          <w:p w14:paraId="2A6977BF" w14:textId="51BEE133" w:rsidR="00D629B9" w:rsidRDefault="00D629B9" w:rsidP="009A2315">
            <w:pPr>
              <w:pStyle w:val="af3"/>
            </w:pPr>
            <w:r w:rsidRPr="00D629B9">
              <w:t>domdetswa@yandex.ru</w:t>
            </w:r>
          </w:p>
        </w:tc>
      </w:tr>
      <w:tr w:rsidR="00D629B9" w14:paraId="108A1B9E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27FB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9282" w14:textId="13589B58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8CA0" w14:textId="419C2298" w:rsidR="00D629B9" w:rsidRDefault="00D629B9" w:rsidP="00D629B9">
            <w:pPr>
              <w:pStyle w:val="af3"/>
            </w:pPr>
            <w:r w:rsidRPr="00D629B9">
              <w:t>ГКУ СО ЯО Тутаевский социально-реабилитационный центр для несовершеннолетних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91586" w14:textId="60E2B03E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152300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г. Тутаев, </w:t>
            </w:r>
          </w:p>
          <w:p w14:paraId="529BB296" w14:textId="73901662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.К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омсомольская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56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50E4E200" w14:textId="79B7A1F6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(48533) 2-17-43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2C5924B" w14:textId="7489062B" w:rsidR="00D629B9" w:rsidRDefault="00D629B9" w:rsidP="009A2315">
            <w:pPr>
              <w:pStyle w:val="af3"/>
            </w:pPr>
            <w:r w:rsidRPr="00D629B9">
              <w:t>Sochelp@list.ru</w:t>
            </w:r>
          </w:p>
        </w:tc>
      </w:tr>
      <w:tr w:rsidR="00D629B9" w14:paraId="37996079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EA1E2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518EA" w14:textId="0CFE3CA8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9C398" w14:textId="7B3E85EC" w:rsidR="00D629B9" w:rsidRDefault="00D629B9" w:rsidP="00D629B9">
            <w:pPr>
              <w:pStyle w:val="af3"/>
            </w:pPr>
            <w:r w:rsidRPr="00D629B9">
              <w:t xml:space="preserve">ГКУ СО ЯО социально-реабилитационный центр для несовершеннолетних «Искорка»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78227" w14:textId="14CD5E05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152174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Борисоглебский р.</w:t>
            </w:r>
          </w:p>
          <w:p w14:paraId="1138D8C1" w14:textId="259C9ED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.В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ощажниково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ул.Советская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41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C91068B" w14:textId="04865A5A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(48539)</w:t>
            </w:r>
            <w:r w:rsidR="00784FC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3-35-68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D0157FC" w14:textId="20899480" w:rsidR="00D629B9" w:rsidRDefault="00D629B9" w:rsidP="009A2315">
            <w:pPr>
              <w:pStyle w:val="af3"/>
            </w:pPr>
            <w:r w:rsidRPr="00D629B9">
              <w:t>priut53@mail.ru</w:t>
            </w:r>
          </w:p>
        </w:tc>
      </w:tr>
      <w:tr w:rsidR="00D629B9" w14:paraId="2CDF5E58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DA9A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CF4DB" w14:textId="1069AD1C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C00D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ГКУ СО ЯО  Большесельский  социально-реабилитационный</w:t>
            </w:r>
          </w:p>
          <w:p w14:paraId="3F5E8C7D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центр для несовершеннолетних</w:t>
            </w:r>
          </w:p>
          <w:p w14:paraId="7EDA1DCB" w14:textId="7F34416B" w:rsidR="00D629B9" w:rsidRDefault="00D629B9" w:rsidP="00D629B9">
            <w:pPr>
              <w:pStyle w:val="af3"/>
            </w:pPr>
            <w:r>
              <w:t>«</w:t>
            </w:r>
            <w:r w:rsidRPr="00D629B9">
              <w:t>Колосок</w:t>
            </w:r>
            <w:r>
              <w:t>»</w:t>
            </w:r>
            <w:r w:rsidRPr="00D629B9">
              <w:t xml:space="preserve">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D00C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152330, Большесельский р.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.Б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ольшое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Село,</w:t>
            </w:r>
          </w:p>
          <w:p w14:paraId="083A2A37" w14:textId="3144E3AC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ул.1- Строителей, 1а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8979369" w14:textId="3ADF0112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(48542) 2-12-85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0B5E358" w14:textId="4702784C" w:rsidR="00D629B9" w:rsidRDefault="00D629B9" w:rsidP="009A2315">
            <w:pPr>
              <w:pStyle w:val="af3"/>
            </w:pPr>
            <w:r w:rsidRPr="00D629B9">
              <w:t>kolosok_bselo@mail.ru</w:t>
            </w:r>
          </w:p>
        </w:tc>
      </w:tr>
      <w:tr w:rsidR="00D629B9" w14:paraId="0ECFFFAF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3125D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43CB3" w14:textId="4122C7DD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95A5F" w14:textId="76F39F98" w:rsidR="00D629B9" w:rsidRDefault="00D629B9" w:rsidP="00D629B9">
            <w:pPr>
              <w:pStyle w:val="af3"/>
            </w:pPr>
            <w:r w:rsidRPr="00D629B9">
              <w:t xml:space="preserve">ГКУ СО ЯО социально-реабилитационный центр для несовершеннолетних «Вертикаль»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58A63" w14:textId="10A17C01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150536, Ярославский р.,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.Ш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иринье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ул.Молодежная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5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0659930D" w14:textId="59724A83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(4852) 43-54-62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FFCC2F5" w14:textId="356B1EE2" w:rsidR="00D629B9" w:rsidRDefault="00D629B9" w:rsidP="009A2315">
            <w:pPr>
              <w:pStyle w:val="af3"/>
            </w:pPr>
            <w:r w:rsidRPr="00D629B9">
              <w:t>centr.vertikal@yandex.ru</w:t>
            </w:r>
          </w:p>
        </w:tc>
      </w:tr>
      <w:tr w:rsidR="00D629B9" w14:paraId="6F37ADE9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8569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AE6C3" w14:textId="6E5A4811" w:rsidR="00D629B9" w:rsidRPr="00EE3AA0" w:rsidRDefault="00D629B9" w:rsidP="009A2315">
            <w:pPr>
              <w:pStyle w:val="af3"/>
            </w:pPr>
            <w:r w:rsidRPr="006F60DB">
              <w:t xml:space="preserve">Наименование </w:t>
            </w:r>
            <w:r w:rsidRPr="006F60DB">
              <w:lastRenderedPageBreak/>
              <w:t>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C90AD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 xml:space="preserve">ГКУ СО ЯО  Угличский  </w:t>
            </w: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социально-реабилитационный центр для несовершеннолетних</w:t>
            </w:r>
          </w:p>
          <w:p w14:paraId="4D53839B" w14:textId="02989180" w:rsidR="00D629B9" w:rsidRDefault="00D629B9" w:rsidP="00D629B9">
            <w:pPr>
              <w:pStyle w:val="af3"/>
            </w:pPr>
            <w:r>
              <w:t>«</w:t>
            </w:r>
            <w:r w:rsidRPr="00D629B9">
              <w:t>Радуга</w:t>
            </w:r>
            <w:r>
              <w:t>»</w:t>
            </w:r>
            <w:r w:rsidRPr="00D629B9">
              <w:t xml:space="preserve">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4573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152610, г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.У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глич</w:t>
            </w:r>
          </w:p>
          <w:p w14:paraId="7330256A" w14:textId="1E1EE1DF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lastRenderedPageBreak/>
              <w:t>ул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.П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обеды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14-а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54A0E6D4" w14:textId="21CBE1A2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(48532) 2-34-21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7ECB710" w14:textId="6F6CC591" w:rsidR="00D629B9" w:rsidRDefault="00D629B9" w:rsidP="009A2315">
            <w:pPr>
              <w:pStyle w:val="af3"/>
            </w:pPr>
            <w:r w:rsidRPr="00D629B9">
              <w:t>raduga@radugauglich.ru</w:t>
            </w:r>
          </w:p>
        </w:tc>
      </w:tr>
      <w:tr w:rsidR="00D629B9" w14:paraId="719FF783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7C053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1396" w14:textId="188BABC4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E1665" w14:textId="3AE42F2E" w:rsidR="00D629B9" w:rsidRDefault="00D629B9" w:rsidP="009A2315">
            <w:pPr>
              <w:pStyle w:val="af3"/>
            </w:pPr>
            <w:r w:rsidRPr="00D629B9">
              <w:t>ГКУ СО ЯО  Рыбинский реабилитационный центр «Здоровье»  для детей и подростков с ограниченными возможностями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2D9F1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152934,г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ыбинск,</w:t>
            </w:r>
          </w:p>
          <w:p w14:paraId="259FD169" w14:textId="259BD17B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ул.50 лет ВЛКСМ, 52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F318155" w14:textId="65C0160D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(4855) 55-00-47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27DDD4F" w14:textId="6D5F5723" w:rsidR="00D629B9" w:rsidRDefault="00D629B9" w:rsidP="009A2315">
            <w:pPr>
              <w:pStyle w:val="af3"/>
            </w:pPr>
            <w:r w:rsidRPr="00D629B9">
              <w:t>rybinsk-reabdeti@mail.ru</w:t>
            </w:r>
          </w:p>
        </w:tc>
      </w:tr>
      <w:tr w:rsidR="00D629B9" w14:paraId="1006937F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7584C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33140" w14:textId="41492DC8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555B1" w14:textId="1D1CDA69" w:rsidR="00D629B9" w:rsidRDefault="00D629B9" w:rsidP="00D629B9">
            <w:pPr>
              <w:pStyle w:val="af3"/>
            </w:pPr>
            <w:r w:rsidRPr="00D629B9">
              <w:t>ГКУ СО ЯО Рыбинский социально</w:t>
            </w:r>
            <w:r>
              <w:t>-</w:t>
            </w:r>
            <w:r w:rsidRPr="00D629B9">
              <w:t xml:space="preserve">реабилитационный центр для несовершеннолетних </w:t>
            </w:r>
            <w:r>
              <w:t>«</w:t>
            </w:r>
            <w:r w:rsidRPr="00D629B9">
              <w:t>Наставник</w:t>
            </w:r>
            <w:r>
              <w:t>»</w:t>
            </w:r>
            <w:r w:rsidRPr="00D629B9">
              <w:t xml:space="preserve">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2077" w14:textId="7777777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152934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.Р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ыбинск</w:t>
            </w:r>
            <w:proofErr w:type="spellEnd"/>
          </w:p>
          <w:p w14:paraId="44E7482D" w14:textId="151ADDAC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,П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ушкина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61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7C8C31B" w14:textId="42B6C702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(4855) 28-25-44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62E5414A" w14:textId="38E1045F" w:rsidR="00D629B9" w:rsidRDefault="00D629B9" w:rsidP="009A2315">
            <w:pPr>
              <w:pStyle w:val="af3"/>
            </w:pPr>
            <w:r w:rsidRPr="00D629B9">
              <w:t>gisavin@yandex.ru</w:t>
            </w:r>
          </w:p>
        </w:tc>
      </w:tr>
      <w:tr w:rsidR="00D629B9" w14:paraId="17012513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19EB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041B5" w14:textId="2F6E389C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5A7D4" w14:textId="7746E42C" w:rsidR="00D629B9" w:rsidRDefault="00D629B9" w:rsidP="00D629B9">
            <w:pPr>
              <w:pStyle w:val="af3"/>
            </w:pPr>
            <w:r w:rsidRPr="00D629B9">
              <w:t xml:space="preserve">ГКУ СО ЯО социально-реабилитационный центр для несовершеннолетних «Росинка»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DDAC" w14:textId="77777777" w:rsidR="00784FC7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152120 Ростовский р.,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р.п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.И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шня</w:t>
            </w:r>
            <w:proofErr w:type="spellEnd"/>
            <w:r w:rsidR="00784FC7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</w:t>
            </w:r>
          </w:p>
          <w:p w14:paraId="3F569F0A" w14:textId="78FD620D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.К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омсомольская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11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9200CE2" w14:textId="2BA7941F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(48536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)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29-4-92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2B43925" w14:textId="5D9B3A87" w:rsidR="00D629B9" w:rsidRDefault="00D629B9" w:rsidP="009A2315">
            <w:pPr>
              <w:pStyle w:val="af3"/>
            </w:pPr>
            <w:r w:rsidRPr="00D629B9">
              <w:t>Priutros@mail.ru</w:t>
            </w:r>
          </w:p>
        </w:tc>
      </w:tr>
      <w:tr w:rsidR="00D629B9" w14:paraId="77AE5B1F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D2F86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4D23C" w14:textId="3A54D975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24E97" w14:textId="63EBE023" w:rsidR="00D629B9" w:rsidRDefault="00D629B9" w:rsidP="009A2315">
            <w:pPr>
              <w:pStyle w:val="af3"/>
            </w:pPr>
            <w:r w:rsidRPr="00D629B9">
              <w:t>ГКУ СО ЯО  социально-реабилитационный центр для несовершеннолетних «Медвежонок»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8EE1" w14:textId="56EA256E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150031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.Я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рославль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ул.Юности,18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5C304AB8" w14:textId="6FAAC154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(4852) 51-83-09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BFDEE5E" w14:textId="3747E2CC" w:rsidR="00D629B9" w:rsidRDefault="00D629B9" w:rsidP="009A2315">
            <w:pPr>
              <w:pStyle w:val="af3"/>
            </w:pPr>
            <w:r w:rsidRPr="00D629B9">
              <w:t>src-det@mail.ru</w:t>
            </w:r>
          </w:p>
        </w:tc>
      </w:tr>
      <w:tr w:rsidR="00D629B9" w14:paraId="3B5300E3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9F55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F6F73" w14:textId="64272090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5415" w14:textId="75AC5DCC" w:rsidR="00D629B9" w:rsidRDefault="00D629B9" w:rsidP="00D629B9">
            <w:pPr>
              <w:pStyle w:val="af3"/>
            </w:pPr>
            <w:r w:rsidRPr="00D629B9">
              <w:t xml:space="preserve">ГКУ СО ЯО социально-реабилитационный центр для несовершеннолетних «Бригантина» 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BA97" w14:textId="04C7A197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152030, Переславский р.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.Н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агорье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ул.Адмирала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Спиридова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7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30F1DC24" w14:textId="798ECAE2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(48535) 4-64-94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240DAA82" w14:textId="47D1E57B" w:rsidR="00D629B9" w:rsidRDefault="00D629B9" w:rsidP="009A2315">
            <w:pPr>
              <w:pStyle w:val="af3"/>
            </w:pPr>
            <w:r w:rsidRPr="00D629B9">
              <w:t>srcbrigantina@mail.ru</w:t>
            </w:r>
          </w:p>
        </w:tc>
      </w:tr>
      <w:tr w:rsidR="00D629B9" w14:paraId="04CFD955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DF20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C696" w14:textId="4C1923F5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83AFC" w14:textId="70975803" w:rsidR="00D629B9" w:rsidRDefault="00D629B9" w:rsidP="00D629B9">
            <w:pPr>
              <w:pStyle w:val="af3"/>
            </w:pPr>
            <w:r w:rsidRPr="00D629B9">
              <w:t>ГКУ СО ЯО «Центр социальной помощи семье и детям»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B22E9" w14:textId="760A46AB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150002  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г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.Я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рославль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ул.Маланова</w:t>
            </w:r>
            <w:proofErr w:type="spell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, 12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7EE7126B" w14:textId="03461705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(4852) 74-64-21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561BD539" w14:textId="6B086FE9" w:rsidR="00D629B9" w:rsidRDefault="00D629B9" w:rsidP="009A2315">
            <w:pPr>
              <w:pStyle w:val="af3"/>
            </w:pPr>
            <w:r w:rsidRPr="00D629B9">
              <w:t>detihelp1@rambler.ru</w:t>
            </w:r>
          </w:p>
        </w:tc>
      </w:tr>
      <w:tr w:rsidR="00D629B9" w14:paraId="6165A6EA" w14:textId="77777777" w:rsidTr="009A2315">
        <w:tc>
          <w:tcPr>
            <w:tcW w:w="34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13B64" w14:textId="77777777" w:rsidR="00D629B9" w:rsidRDefault="00D629B9" w:rsidP="009A2315">
            <w:pPr>
              <w:pStyle w:val="af2"/>
              <w:numPr>
                <w:ilvl w:val="0"/>
                <w:numId w:val="1"/>
              </w:numPr>
              <w:ind w:left="0" w:firstLine="0"/>
              <w:jc w:val="center"/>
            </w:pPr>
          </w:p>
        </w:tc>
        <w:tc>
          <w:tcPr>
            <w:tcW w:w="10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036EE" w14:textId="7B853A34" w:rsidR="00D629B9" w:rsidRPr="00EE3AA0" w:rsidRDefault="00D629B9" w:rsidP="009A2315">
            <w:pPr>
              <w:pStyle w:val="af3"/>
            </w:pPr>
            <w:r w:rsidRPr="006F60DB">
              <w:t>Наименование учреждения</w:t>
            </w:r>
          </w:p>
        </w:tc>
        <w:tc>
          <w:tcPr>
            <w:tcW w:w="18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2CDE" w14:textId="3DBA2340" w:rsidR="00D629B9" w:rsidRDefault="00D629B9" w:rsidP="009A2315">
            <w:pPr>
              <w:pStyle w:val="af3"/>
            </w:pPr>
            <w:r w:rsidRPr="00D629B9">
              <w:t>ГБУ СО ЯО ДОЛ «Чайка»</w:t>
            </w:r>
          </w:p>
        </w:tc>
        <w:tc>
          <w:tcPr>
            <w:tcW w:w="1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247F" w14:textId="32EDC8E6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 xml:space="preserve">152300 Ярославская обл. Тутаевский р. </w:t>
            </w:r>
            <w:proofErr w:type="spell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д</w:t>
            </w:r>
            <w:proofErr w:type="gramStart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.А</w:t>
            </w:r>
            <w:proofErr w:type="gramEnd"/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ртемьево</w:t>
            </w:r>
            <w:proofErr w:type="spellEnd"/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466FD23C" w14:textId="6740EE3B" w:rsidR="00D629B9" w:rsidRPr="00D629B9" w:rsidRDefault="00D629B9" w:rsidP="009A2315">
            <w:pPr>
              <w:ind w:firstLine="0"/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</w:pPr>
            <w:r w:rsidRPr="00D629B9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(48533) 7-42-77</w:t>
            </w:r>
            <w:r w:rsidR="003270DA">
              <w:rPr>
                <w:rFonts w:ascii="Times New Roman CYR" w:eastAsiaTheme="minorEastAsia" w:hAnsi="Times New Roman CYR" w:cs="Times New Roman CYR"/>
                <w:sz w:val="24"/>
                <w:szCs w:val="24"/>
                <w:lang w:eastAsia="ru-RU"/>
              </w:rPr>
              <w:t>;</w:t>
            </w:r>
          </w:p>
          <w:p w14:paraId="13CE036A" w14:textId="3AA8F251" w:rsidR="00D629B9" w:rsidRDefault="00D629B9" w:rsidP="009A2315">
            <w:pPr>
              <w:pStyle w:val="af3"/>
            </w:pPr>
            <w:r w:rsidRPr="00D629B9">
              <w:t>DOLseagull@yandex.ru</w:t>
            </w:r>
          </w:p>
        </w:tc>
      </w:tr>
    </w:tbl>
    <w:p w14:paraId="13ED1B86" w14:textId="7EDD4E59" w:rsidR="008D464D" w:rsidRDefault="008D464D" w:rsidP="00F517F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0B13B5AE" w14:textId="77777777" w:rsidR="008D464D" w:rsidRDefault="008D464D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0E2D85BE" w14:textId="6F623CC3" w:rsidR="008D464D" w:rsidRPr="00F517FD" w:rsidRDefault="008D464D" w:rsidP="008D464D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lastRenderedPageBreak/>
        <w:t xml:space="preserve">Приложение </w:t>
      </w:r>
      <w:r>
        <w:rPr>
          <w:rFonts w:cs="Times New Roman"/>
          <w:szCs w:val="28"/>
        </w:rPr>
        <w:t>2</w:t>
      </w:r>
    </w:p>
    <w:p w14:paraId="03707FFA" w14:textId="77777777" w:rsidR="008D464D" w:rsidRPr="00F517FD" w:rsidRDefault="008D464D" w:rsidP="008D464D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к Порядку</w:t>
      </w:r>
    </w:p>
    <w:p w14:paraId="72E60F13" w14:textId="77777777" w:rsidR="00F517FD" w:rsidRDefault="00F517FD" w:rsidP="00F517F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673A78BB" w14:textId="77777777" w:rsidR="008D464D" w:rsidRDefault="008D464D" w:rsidP="00F517F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72F67373" w14:textId="52254544" w:rsidR="008D464D" w:rsidRDefault="008D464D" w:rsidP="008D464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8D464D">
        <w:rPr>
          <w:rFonts w:cs="Times New Roman"/>
          <w:szCs w:val="28"/>
        </w:rPr>
        <w:t xml:space="preserve">Поля </w:t>
      </w:r>
      <w:r w:rsidR="009C1B09">
        <w:rPr>
          <w:rFonts w:cs="Times New Roman"/>
          <w:szCs w:val="28"/>
        </w:rPr>
        <w:t xml:space="preserve">заявления </w:t>
      </w:r>
      <w:r w:rsidRPr="008D464D">
        <w:rPr>
          <w:rFonts w:cs="Times New Roman"/>
          <w:szCs w:val="28"/>
        </w:rPr>
        <w:t xml:space="preserve">для заполнения </w:t>
      </w:r>
      <w:r>
        <w:rPr>
          <w:rFonts w:cs="Times New Roman"/>
          <w:szCs w:val="28"/>
        </w:rPr>
        <w:t>заявителем</w:t>
      </w:r>
      <w:r w:rsidRPr="008D464D">
        <w:rPr>
          <w:rFonts w:cs="Times New Roman"/>
          <w:szCs w:val="28"/>
        </w:rPr>
        <w:t xml:space="preserve"> </w:t>
      </w:r>
      <w:r w:rsidR="009C1B09">
        <w:rPr>
          <w:rFonts w:cs="Times New Roman"/>
          <w:szCs w:val="28"/>
        </w:rPr>
        <w:t xml:space="preserve">в </w:t>
      </w:r>
      <w:r w:rsidR="009C1B09" w:rsidRPr="003F5250">
        <w:rPr>
          <w:rFonts w:cs="Times New Roman"/>
          <w:szCs w:val="28"/>
        </w:rPr>
        <w:t>федеральной государственной информационной систем</w:t>
      </w:r>
      <w:r w:rsidR="009C1B09">
        <w:rPr>
          <w:rFonts w:cs="Times New Roman"/>
          <w:szCs w:val="28"/>
        </w:rPr>
        <w:t>е</w:t>
      </w:r>
      <w:r w:rsidR="009C1B09" w:rsidRPr="003F5250">
        <w:rPr>
          <w:rFonts w:cs="Times New Roman"/>
          <w:szCs w:val="28"/>
        </w:rPr>
        <w:t xml:space="preserve"> «Единый портал государственных и муниципальных услуг (функций)»</w:t>
      </w:r>
      <w:r w:rsidR="009C1B09">
        <w:rPr>
          <w:rFonts w:cs="Times New Roman"/>
          <w:szCs w:val="28"/>
        </w:rPr>
        <w:t xml:space="preserve"> </w:t>
      </w:r>
      <w:r w:rsidRPr="008D464D">
        <w:rPr>
          <w:rFonts w:cs="Times New Roman"/>
          <w:szCs w:val="28"/>
        </w:rPr>
        <w:t xml:space="preserve">при предоставлении услуги </w:t>
      </w:r>
      <w:r w:rsidRPr="00597434">
        <w:rPr>
          <w:rFonts w:cs="Times New Roman"/>
          <w:szCs w:val="28"/>
        </w:rPr>
        <w:t>«Прием заявлений о предоставлении социальных услуг в организациях социального обслуживания»</w:t>
      </w:r>
    </w:p>
    <w:p w14:paraId="7ADF213C" w14:textId="77777777" w:rsidR="009C1B09" w:rsidRPr="008D464D" w:rsidRDefault="009C1B09" w:rsidP="008D464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49369392" w14:textId="0DABF7A9" w:rsidR="008D464D" w:rsidRDefault="008D464D" w:rsidP="009A2315">
      <w:pPr>
        <w:autoSpaceDE w:val="0"/>
        <w:autoSpaceDN w:val="0"/>
        <w:adjustRightInd w:val="0"/>
        <w:rPr>
          <w:rFonts w:cs="Times New Roman"/>
          <w:szCs w:val="28"/>
        </w:rPr>
      </w:pPr>
      <w:r w:rsidRPr="008D464D">
        <w:rPr>
          <w:rFonts w:cs="Times New Roman"/>
          <w:szCs w:val="28"/>
        </w:rPr>
        <w:t xml:space="preserve">Вкладка </w:t>
      </w:r>
      <w:r w:rsidR="009C1B09">
        <w:rPr>
          <w:rFonts w:cs="Times New Roman"/>
          <w:szCs w:val="28"/>
        </w:rPr>
        <w:t>«</w:t>
      </w:r>
      <w:r w:rsidRPr="008D464D">
        <w:rPr>
          <w:rFonts w:cs="Times New Roman"/>
          <w:szCs w:val="28"/>
        </w:rPr>
        <w:t>Личные данные заявителя</w:t>
      </w:r>
      <w:r w:rsidR="009C1B09">
        <w:rPr>
          <w:rFonts w:cs="Times New Roman"/>
          <w:szCs w:val="28"/>
        </w:rPr>
        <w:t>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96"/>
        <w:gridCol w:w="3193"/>
        <w:gridCol w:w="2002"/>
        <w:gridCol w:w="3679"/>
      </w:tblGrid>
      <w:tr w:rsidR="009A2315" w14:paraId="25616848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F476" w14:textId="19FD8A85" w:rsidR="009A2315" w:rsidRDefault="009A2315" w:rsidP="009A2315">
            <w:pPr>
              <w:pStyle w:val="af2"/>
              <w:jc w:val="center"/>
            </w:pPr>
            <w:r>
              <w:t>№</w:t>
            </w:r>
            <w:r>
              <w:br/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00538" w14:textId="77777777" w:rsidR="009A2315" w:rsidRDefault="009A2315" w:rsidP="009A2315">
            <w:pPr>
              <w:pStyle w:val="af2"/>
              <w:jc w:val="center"/>
            </w:pPr>
            <w:r>
              <w:t>Поле ввода данных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51196" w14:textId="77777777" w:rsidR="009A2315" w:rsidRDefault="009A2315" w:rsidP="009A2315">
            <w:pPr>
              <w:pStyle w:val="af2"/>
              <w:jc w:val="center"/>
            </w:pPr>
            <w:r>
              <w:t>Тип ввода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B004B9C" w14:textId="77777777" w:rsidR="009A2315" w:rsidRDefault="009A2315" w:rsidP="009A2315">
            <w:pPr>
              <w:pStyle w:val="af2"/>
              <w:jc w:val="center"/>
            </w:pPr>
            <w:r>
              <w:t>Источник</w:t>
            </w:r>
          </w:p>
        </w:tc>
      </w:tr>
      <w:tr w:rsidR="009A2315" w14:paraId="5BFF8ACD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4602" w14:textId="77777777" w:rsidR="009A2315" w:rsidRDefault="009A2315" w:rsidP="009A2315">
            <w:pPr>
              <w:pStyle w:val="af2"/>
              <w:jc w:val="center"/>
            </w:pPr>
            <w:r>
              <w:t>1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88E0" w14:textId="77777777" w:rsidR="009A2315" w:rsidRDefault="009A2315" w:rsidP="009A2315">
            <w:pPr>
              <w:pStyle w:val="af2"/>
              <w:jc w:val="center"/>
            </w:pPr>
            <w:r>
              <w:t>2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BE487" w14:textId="77777777" w:rsidR="009A2315" w:rsidRDefault="009A2315" w:rsidP="009A2315">
            <w:pPr>
              <w:pStyle w:val="af2"/>
              <w:jc w:val="center"/>
            </w:pPr>
            <w:r>
              <w:t>3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2AB8C8" w14:textId="77777777" w:rsidR="009A2315" w:rsidRDefault="009A2315" w:rsidP="009A2315">
            <w:pPr>
              <w:pStyle w:val="af2"/>
              <w:jc w:val="center"/>
            </w:pPr>
            <w:r>
              <w:t>4</w:t>
            </w:r>
          </w:p>
        </w:tc>
      </w:tr>
      <w:tr w:rsidR="009A2315" w14:paraId="272856F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283" w14:textId="77777777" w:rsidR="009A2315" w:rsidRDefault="009A2315" w:rsidP="009A2315">
            <w:pPr>
              <w:pStyle w:val="af2"/>
              <w:jc w:val="center"/>
            </w:pPr>
            <w:r>
              <w:t>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935D6" w14:textId="77777777" w:rsidR="009A2315" w:rsidRDefault="009A2315" w:rsidP="009A2315">
            <w:pPr>
              <w:pStyle w:val="af3"/>
            </w:pPr>
            <w:r>
              <w:t>Фамилия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34275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D497C0A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1C060E41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BFDB8" w14:textId="77777777" w:rsidR="009A2315" w:rsidRDefault="009A2315" w:rsidP="009A2315">
            <w:pPr>
              <w:pStyle w:val="af2"/>
              <w:jc w:val="center"/>
            </w:pPr>
            <w:r>
              <w:t>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14F16" w14:textId="77777777" w:rsidR="009A2315" w:rsidRDefault="009A2315" w:rsidP="009A2315">
            <w:pPr>
              <w:pStyle w:val="af3"/>
            </w:pPr>
            <w:r>
              <w:t>Имя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3F7A0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DF9FE7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16DB942F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D82F8" w14:textId="77777777" w:rsidR="009A2315" w:rsidRDefault="009A2315" w:rsidP="009A2315">
            <w:pPr>
              <w:pStyle w:val="af2"/>
              <w:jc w:val="center"/>
            </w:pPr>
            <w:r>
              <w:t>3.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63624" w14:textId="77777777" w:rsidR="009A2315" w:rsidRDefault="009A2315" w:rsidP="009A2315">
            <w:pPr>
              <w:pStyle w:val="af3"/>
            </w:pPr>
            <w:r>
              <w:t>Отчество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7D8F3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1A9BE7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62BAD0F8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08973" w14:textId="77777777" w:rsidR="009A2315" w:rsidRDefault="009A2315" w:rsidP="009A2315">
            <w:pPr>
              <w:pStyle w:val="af2"/>
              <w:jc w:val="center"/>
            </w:pPr>
            <w:r>
              <w:t>4.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A0FF" w14:textId="77777777" w:rsidR="009A2315" w:rsidRDefault="009A2315" w:rsidP="009A2315">
            <w:pPr>
              <w:pStyle w:val="af3"/>
            </w:pPr>
            <w:r>
              <w:t>СНИЛС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3486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5E1CE79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3EA51EE5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FB234" w14:textId="77777777" w:rsidR="009A2315" w:rsidRDefault="009A2315" w:rsidP="009A2315">
            <w:pPr>
              <w:pStyle w:val="af2"/>
              <w:jc w:val="center"/>
            </w:pPr>
            <w:r>
              <w:t>5.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5540" w14:textId="77777777" w:rsidR="009A2315" w:rsidRDefault="009A2315" w:rsidP="009A2315">
            <w:pPr>
              <w:pStyle w:val="af3"/>
            </w:pPr>
            <w:r>
              <w:t>Район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425C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BD9692F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6653287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F0378" w14:textId="77777777" w:rsidR="009A2315" w:rsidRDefault="009A2315" w:rsidP="009A2315">
            <w:pPr>
              <w:pStyle w:val="af2"/>
              <w:jc w:val="center"/>
            </w:pPr>
            <w:r>
              <w:t>6.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E8FC" w14:textId="77777777" w:rsidR="009A2315" w:rsidRDefault="009A2315" w:rsidP="009A2315">
            <w:pPr>
              <w:pStyle w:val="af3"/>
            </w:pPr>
            <w:r>
              <w:t>Населенный пункт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F5F2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3A1C0F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3FD9B368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34B59" w14:textId="77777777" w:rsidR="009A2315" w:rsidRDefault="009A2315" w:rsidP="009A2315">
            <w:pPr>
              <w:pStyle w:val="af2"/>
              <w:jc w:val="center"/>
            </w:pPr>
            <w:r>
              <w:t>7.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E5611" w14:textId="77777777" w:rsidR="009A2315" w:rsidRDefault="009A2315" w:rsidP="009A2315">
            <w:pPr>
              <w:pStyle w:val="af3"/>
            </w:pPr>
            <w:r>
              <w:t>Улица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C7FC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8CC11F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69DEF6A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471FA" w14:textId="77777777" w:rsidR="009A2315" w:rsidRDefault="009A2315" w:rsidP="009A2315">
            <w:pPr>
              <w:pStyle w:val="af2"/>
              <w:jc w:val="center"/>
            </w:pPr>
            <w:r>
              <w:t>8.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4B74" w14:textId="77777777" w:rsidR="009A2315" w:rsidRDefault="009A2315" w:rsidP="009A2315">
            <w:pPr>
              <w:pStyle w:val="af3"/>
            </w:pPr>
            <w:r>
              <w:t>Дом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C6D7F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415822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255422D7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85602" w14:textId="77777777" w:rsidR="009A2315" w:rsidRDefault="009A2315" w:rsidP="009A2315">
            <w:pPr>
              <w:pStyle w:val="af2"/>
              <w:jc w:val="center"/>
            </w:pPr>
            <w:r>
              <w:t>9.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84432" w14:textId="77777777" w:rsidR="009A2315" w:rsidRDefault="009A2315" w:rsidP="009A2315">
            <w:pPr>
              <w:pStyle w:val="af3"/>
            </w:pPr>
            <w:r>
              <w:t>Корпус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D1838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76DEF6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5545C134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950AD" w14:textId="77777777" w:rsidR="009A2315" w:rsidRDefault="009A2315" w:rsidP="009A2315">
            <w:pPr>
              <w:pStyle w:val="af2"/>
              <w:jc w:val="center"/>
            </w:pPr>
            <w:r>
              <w:t>10.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BAA9" w14:textId="77777777" w:rsidR="009A2315" w:rsidRDefault="009A2315" w:rsidP="009A2315">
            <w:pPr>
              <w:pStyle w:val="af3"/>
            </w:pPr>
            <w:r>
              <w:t>Квартира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DDFFA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659F4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69597098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1C061" w14:textId="77777777" w:rsidR="009A2315" w:rsidRDefault="009A2315" w:rsidP="009A2315">
            <w:pPr>
              <w:pStyle w:val="af2"/>
              <w:jc w:val="center"/>
            </w:pPr>
            <w:r>
              <w:t>11.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E36EE" w14:textId="77777777" w:rsidR="009A2315" w:rsidRDefault="009A2315" w:rsidP="009A2315">
            <w:pPr>
              <w:pStyle w:val="af3"/>
            </w:pPr>
            <w:r>
              <w:t>Дата рождения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E45AA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A378AE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29BA5495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58B4" w14:textId="77777777" w:rsidR="009A2315" w:rsidRDefault="009A2315" w:rsidP="009A2315">
            <w:pPr>
              <w:pStyle w:val="af2"/>
              <w:jc w:val="center"/>
            </w:pPr>
            <w:r>
              <w:t>12.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4B0EF" w14:textId="77777777" w:rsidR="009A2315" w:rsidRDefault="009A2315" w:rsidP="009A2315">
            <w:pPr>
              <w:pStyle w:val="af3"/>
            </w:pPr>
            <w:r>
              <w:t>Паспортные данные (документ, удостоверяющий личность)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47580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58C7D93" w14:textId="77777777" w:rsidR="009A2315" w:rsidRDefault="009A2315" w:rsidP="009A2315">
            <w:pPr>
              <w:pStyle w:val="af2"/>
            </w:pPr>
          </w:p>
        </w:tc>
      </w:tr>
      <w:tr w:rsidR="009A2315" w14:paraId="0F3D2104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BAC6C" w14:textId="77777777" w:rsidR="009A2315" w:rsidRDefault="009A2315" w:rsidP="009A2315">
            <w:pPr>
              <w:pStyle w:val="af2"/>
              <w:jc w:val="center"/>
            </w:pPr>
            <w:r>
              <w:t>12.1.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29256" w14:textId="77777777" w:rsidR="009A2315" w:rsidRDefault="009A2315" w:rsidP="009A2315">
            <w:pPr>
              <w:pStyle w:val="af3"/>
            </w:pPr>
            <w:r>
              <w:t>Наименование документа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4C4AE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0A4670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124BBCC6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84057" w14:textId="77777777" w:rsidR="009A2315" w:rsidRDefault="009A2315" w:rsidP="009A2315">
            <w:pPr>
              <w:pStyle w:val="af2"/>
              <w:jc w:val="center"/>
            </w:pPr>
            <w:r>
              <w:t>12.2.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11B0" w14:textId="77777777" w:rsidR="009A2315" w:rsidRDefault="009A2315" w:rsidP="009A2315">
            <w:pPr>
              <w:pStyle w:val="af3"/>
            </w:pPr>
            <w:r>
              <w:t>Номер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85CBD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4BA834B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26C9EAED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BA50" w14:textId="77777777" w:rsidR="009A2315" w:rsidRDefault="009A2315" w:rsidP="009A2315">
            <w:pPr>
              <w:pStyle w:val="af2"/>
              <w:jc w:val="center"/>
            </w:pPr>
            <w:r>
              <w:t>13.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8CB7" w14:textId="77777777" w:rsidR="009A2315" w:rsidRDefault="009A2315" w:rsidP="009A2315">
            <w:pPr>
              <w:pStyle w:val="af3"/>
            </w:pPr>
            <w:r>
              <w:t>Гражданство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39D8" w14:textId="77777777" w:rsidR="009A2315" w:rsidRDefault="009A2315" w:rsidP="009A2315">
            <w:pPr>
              <w:pStyle w:val="af3"/>
            </w:pPr>
            <w:r>
              <w:t>автоматически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100CDA" w14:textId="77777777" w:rsidR="009A2315" w:rsidRDefault="009A2315" w:rsidP="009A2315">
            <w:pPr>
              <w:pStyle w:val="af3"/>
            </w:pPr>
            <w:r>
              <w:t>личный кабинет заявителя</w:t>
            </w:r>
          </w:p>
        </w:tc>
      </w:tr>
      <w:tr w:rsidR="009A2315" w14:paraId="1FFD3D5C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56F2" w14:textId="77777777" w:rsidR="009A2315" w:rsidRDefault="009A2315" w:rsidP="009A2315">
            <w:pPr>
              <w:pStyle w:val="af2"/>
              <w:jc w:val="center"/>
            </w:pPr>
            <w:r>
              <w:t>14.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25B61" w14:textId="77777777" w:rsidR="009A2315" w:rsidRDefault="009A2315" w:rsidP="009A2315">
            <w:pPr>
              <w:pStyle w:val="af3"/>
            </w:pPr>
            <w:r>
              <w:t>Сведения о месте проживания (пребывания) на территории Российской Федерации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86D6E" w14:textId="77777777" w:rsidR="009A2315" w:rsidRDefault="009A2315" w:rsidP="009A2315">
            <w:pPr>
              <w:pStyle w:val="af3"/>
            </w:pPr>
            <w:r>
              <w:t>вручную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08B02F4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535D8B0E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7A97E" w14:textId="77777777" w:rsidR="009A2315" w:rsidRDefault="009A2315" w:rsidP="009A2315">
            <w:pPr>
              <w:pStyle w:val="af2"/>
              <w:jc w:val="center"/>
            </w:pPr>
            <w:bookmarkStart w:id="1" w:name="sub_20015"/>
            <w:r>
              <w:t>15.</w:t>
            </w:r>
            <w:bookmarkEnd w:id="1"/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E3404" w14:textId="77777777" w:rsidR="009A2315" w:rsidRDefault="009A2315" w:rsidP="009A2315">
            <w:pPr>
              <w:pStyle w:val="af3"/>
            </w:pPr>
            <w:r>
              <w:t>Контактный телефон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7736" w14:textId="77777777" w:rsidR="009A2315" w:rsidRDefault="009A2315" w:rsidP="009A2315">
            <w:pPr>
              <w:pStyle w:val="af3"/>
            </w:pPr>
            <w:r>
              <w:t>вручную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032E7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50A7FCF4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C6856" w14:textId="77777777" w:rsidR="009A2315" w:rsidRDefault="009A2315" w:rsidP="009A2315">
            <w:pPr>
              <w:pStyle w:val="af2"/>
              <w:jc w:val="center"/>
            </w:pPr>
            <w:r>
              <w:t>16.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B7352" w14:textId="77777777" w:rsidR="009A2315" w:rsidRDefault="009A2315" w:rsidP="009A2315">
            <w:pPr>
              <w:pStyle w:val="af3"/>
            </w:pPr>
            <w:r>
              <w:t>Адрес электронной почты (необязательно для заполнения, при наличии)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406F4" w14:textId="77777777" w:rsidR="009A2315" w:rsidRDefault="009A2315" w:rsidP="009A2315">
            <w:pPr>
              <w:pStyle w:val="af3"/>
            </w:pPr>
            <w:r>
              <w:t>вручную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BB8346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41FF708C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0564" w14:textId="77777777" w:rsidR="009A2315" w:rsidRDefault="009A2315" w:rsidP="009A2315">
            <w:pPr>
              <w:pStyle w:val="af2"/>
              <w:jc w:val="center"/>
            </w:pPr>
            <w:r>
              <w:t>17.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A49F" w14:textId="77777777" w:rsidR="009A2315" w:rsidRDefault="009A2315" w:rsidP="009A2315">
            <w:pPr>
              <w:pStyle w:val="af3"/>
            </w:pPr>
            <w:r>
              <w:t>Нуждаемость в социальных услугах (по видам услуг)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732B1" w14:textId="77777777" w:rsidR="009A2315" w:rsidRDefault="009A2315" w:rsidP="009A2315">
            <w:pPr>
              <w:pStyle w:val="af3"/>
            </w:pPr>
            <w:r>
              <w:t>выбор (возможность множественного выбора)</w:t>
            </w:r>
          </w:p>
        </w:tc>
        <w:tc>
          <w:tcPr>
            <w:tcW w:w="1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0907C5B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0EDCE221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7B41" w14:textId="77777777" w:rsidR="009A2315" w:rsidRDefault="009A2315" w:rsidP="009A2315">
            <w:pPr>
              <w:pStyle w:val="af2"/>
              <w:jc w:val="center"/>
            </w:pPr>
            <w:r>
              <w:t>17.1.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E7475" w14:textId="77777777" w:rsidR="009A2315" w:rsidRDefault="009A2315" w:rsidP="009A2315">
            <w:pPr>
              <w:pStyle w:val="af3"/>
            </w:pPr>
            <w:r>
              <w:t>Социально-бытовые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6927C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FAE5AC3" w14:textId="77777777" w:rsidR="009A2315" w:rsidRDefault="009A2315" w:rsidP="009A2315">
            <w:pPr>
              <w:pStyle w:val="af2"/>
            </w:pPr>
          </w:p>
        </w:tc>
      </w:tr>
      <w:tr w:rsidR="009A2315" w14:paraId="41716845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BC60F" w14:textId="77777777" w:rsidR="009A2315" w:rsidRDefault="009A2315" w:rsidP="009A2315">
            <w:pPr>
              <w:pStyle w:val="af2"/>
              <w:jc w:val="center"/>
            </w:pPr>
            <w:r>
              <w:t>17.2.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FE85" w14:textId="77777777" w:rsidR="009A2315" w:rsidRDefault="009A2315" w:rsidP="009A2315">
            <w:pPr>
              <w:pStyle w:val="af3"/>
            </w:pPr>
            <w:r>
              <w:t>Социально-медицинские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622AF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5D82D7" w14:textId="77777777" w:rsidR="009A2315" w:rsidRDefault="009A2315" w:rsidP="009A2315">
            <w:pPr>
              <w:pStyle w:val="af2"/>
            </w:pPr>
          </w:p>
        </w:tc>
      </w:tr>
      <w:tr w:rsidR="009A2315" w14:paraId="25209E0D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9E3C7" w14:textId="77777777" w:rsidR="009A2315" w:rsidRDefault="009A2315" w:rsidP="009A2315">
            <w:pPr>
              <w:pStyle w:val="af2"/>
              <w:jc w:val="center"/>
            </w:pPr>
            <w:r>
              <w:t>17.3.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126D" w14:textId="77777777" w:rsidR="009A2315" w:rsidRDefault="009A2315" w:rsidP="009A2315">
            <w:pPr>
              <w:pStyle w:val="af3"/>
            </w:pPr>
            <w:r>
              <w:t>Социально-психологические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9DDD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BFEF4" w14:textId="77777777" w:rsidR="009A2315" w:rsidRDefault="009A2315" w:rsidP="009A2315">
            <w:pPr>
              <w:pStyle w:val="af2"/>
            </w:pPr>
          </w:p>
        </w:tc>
      </w:tr>
      <w:tr w:rsidR="009A2315" w14:paraId="48D5C9C8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102B" w14:textId="77777777" w:rsidR="009A2315" w:rsidRDefault="009A2315" w:rsidP="009A2315">
            <w:pPr>
              <w:pStyle w:val="af2"/>
              <w:jc w:val="center"/>
            </w:pPr>
            <w:r>
              <w:t>17.4.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52B58" w14:textId="77777777" w:rsidR="009A2315" w:rsidRDefault="009A2315" w:rsidP="009A2315">
            <w:pPr>
              <w:pStyle w:val="af3"/>
            </w:pPr>
            <w:r>
              <w:t>Социально-педагогические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CB433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59CB38" w14:textId="77777777" w:rsidR="009A2315" w:rsidRDefault="009A2315" w:rsidP="009A2315">
            <w:pPr>
              <w:pStyle w:val="af2"/>
            </w:pPr>
          </w:p>
        </w:tc>
      </w:tr>
      <w:tr w:rsidR="009A2315" w14:paraId="745093C5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ADE77" w14:textId="77777777" w:rsidR="009A2315" w:rsidRDefault="009A2315" w:rsidP="009A2315">
            <w:pPr>
              <w:pStyle w:val="af2"/>
              <w:jc w:val="center"/>
            </w:pPr>
            <w:r>
              <w:t>17.5.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548C8" w14:textId="77777777" w:rsidR="009A2315" w:rsidRDefault="009A2315" w:rsidP="009A2315">
            <w:pPr>
              <w:pStyle w:val="af3"/>
            </w:pPr>
            <w:r>
              <w:t>Социально-трудовые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5FA6B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44CBF1" w14:textId="77777777" w:rsidR="009A2315" w:rsidRDefault="009A2315" w:rsidP="009A2315">
            <w:pPr>
              <w:pStyle w:val="af2"/>
            </w:pPr>
          </w:p>
        </w:tc>
      </w:tr>
      <w:tr w:rsidR="009A2315" w14:paraId="057180D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E7BF" w14:textId="77777777" w:rsidR="009A2315" w:rsidRDefault="009A2315" w:rsidP="009A2315">
            <w:pPr>
              <w:pStyle w:val="af2"/>
              <w:jc w:val="center"/>
            </w:pPr>
            <w:r>
              <w:t>17.6.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7BE7" w14:textId="77777777" w:rsidR="009A2315" w:rsidRDefault="009A2315" w:rsidP="009A2315">
            <w:pPr>
              <w:pStyle w:val="af3"/>
            </w:pPr>
            <w:r>
              <w:t>Социально-правовые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22DE0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D6C5DC" w14:textId="77777777" w:rsidR="009A2315" w:rsidRDefault="009A2315" w:rsidP="009A2315">
            <w:pPr>
              <w:pStyle w:val="af2"/>
            </w:pPr>
          </w:p>
        </w:tc>
      </w:tr>
      <w:tr w:rsidR="009A2315" w14:paraId="142138CD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750A6" w14:textId="77777777" w:rsidR="009A2315" w:rsidRDefault="009A2315" w:rsidP="009A2315">
            <w:pPr>
              <w:pStyle w:val="af2"/>
              <w:jc w:val="center"/>
            </w:pPr>
            <w:r>
              <w:lastRenderedPageBreak/>
              <w:t>17.7.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ED24" w14:textId="77777777" w:rsidR="009A2315" w:rsidRDefault="009A2315" w:rsidP="009A2315">
            <w:pPr>
              <w:pStyle w:val="af3"/>
            </w:pPr>
            <w:r>
              <w:t>Услуги в целях повышения коммуникативного потенциала получателей социальных услуг, имеющих ограничения жизнедеятельности, в том числе детей-инвалидов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F22DE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797F9C" w14:textId="77777777" w:rsidR="009A2315" w:rsidRDefault="009A2315" w:rsidP="009A2315">
            <w:pPr>
              <w:pStyle w:val="af2"/>
            </w:pPr>
          </w:p>
        </w:tc>
      </w:tr>
      <w:tr w:rsidR="009A2315" w14:paraId="3F39AB2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CBBA1" w14:textId="77777777" w:rsidR="009A2315" w:rsidRDefault="009A2315" w:rsidP="009A2315">
            <w:pPr>
              <w:pStyle w:val="af2"/>
              <w:jc w:val="center"/>
            </w:pPr>
            <w:r>
              <w:t>18.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7014F" w14:textId="77777777" w:rsidR="009A2315" w:rsidRDefault="009A2315" w:rsidP="009A2315">
            <w:pPr>
              <w:pStyle w:val="af3"/>
            </w:pPr>
            <w:r>
              <w:t>Периодичность предоставления услуги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E3CE" w14:textId="77777777" w:rsidR="009A2315" w:rsidRDefault="009A2315" w:rsidP="009A2315">
            <w:pPr>
              <w:pStyle w:val="af3"/>
            </w:pPr>
            <w:r>
              <w:t>выбор</w:t>
            </w:r>
          </w:p>
        </w:tc>
        <w:tc>
          <w:tcPr>
            <w:tcW w:w="1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3520D8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6C95A18E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6CE5B" w14:textId="77777777" w:rsidR="009A2315" w:rsidRDefault="009A2315" w:rsidP="009A2315">
            <w:pPr>
              <w:pStyle w:val="af2"/>
              <w:jc w:val="center"/>
            </w:pPr>
            <w:r>
              <w:t>18.1.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749D4" w14:textId="77777777" w:rsidR="009A2315" w:rsidRDefault="009A2315" w:rsidP="009A2315">
            <w:pPr>
              <w:pStyle w:val="af3"/>
            </w:pPr>
            <w:r>
              <w:t>Временно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842DF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1A64B2" w14:textId="77777777" w:rsidR="009A2315" w:rsidRDefault="009A2315" w:rsidP="009A2315">
            <w:pPr>
              <w:pStyle w:val="af2"/>
            </w:pPr>
          </w:p>
        </w:tc>
      </w:tr>
      <w:tr w:rsidR="009A2315" w14:paraId="418D98C3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3BAD3" w14:textId="77777777" w:rsidR="009A2315" w:rsidRDefault="009A2315" w:rsidP="009A2315">
            <w:pPr>
              <w:pStyle w:val="af2"/>
              <w:jc w:val="center"/>
            </w:pPr>
            <w:r>
              <w:t>18.2.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307CB" w14:textId="77777777" w:rsidR="009A2315" w:rsidRDefault="009A2315" w:rsidP="009A2315">
            <w:pPr>
              <w:pStyle w:val="af3"/>
            </w:pPr>
            <w:r>
              <w:t>Постоянно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DA19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311EBBD" w14:textId="77777777" w:rsidR="009A2315" w:rsidRDefault="009A2315" w:rsidP="009A2315">
            <w:pPr>
              <w:pStyle w:val="af2"/>
            </w:pPr>
          </w:p>
        </w:tc>
      </w:tr>
      <w:tr w:rsidR="009A2315" w14:paraId="3C1930E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A4847" w14:textId="77777777" w:rsidR="009A2315" w:rsidRDefault="009A2315" w:rsidP="009A2315">
            <w:pPr>
              <w:pStyle w:val="af2"/>
              <w:jc w:val="center"/>
            </w:pPr>
            <w:r>
              <w:t>19.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3CB06" w14:textId="77777777" w:rsidR="009A2315" w:rsidRDefault="009A2315" w:rsidP="009A2315">
            <w:pPr>
              <w:pStyle w:val="af3"/>
            </w:pPr>
            <w:r>
              <w:t>Условия проживания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06923" w14:textId="77777777" w:rsidR="009A2315" w:rsidRDefault="009A2315" w:rsidP="009A2315">
            <w:pPr>
              <w:pStyle w:val="af3"/>
            </w:pPr>
            <w:r>
              <w:t>выбор</w:t>
            </w:r>
          </w:p>
        </w:tc>
        <w:tc>
          <w:tcPr>
            <w:tcW w:w="1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3E5A40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30886C15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4E33C" w14:textId="77777777" w:rsidR="009A2315" w:rsidRDefault="009A2315" w:rsidP="009A2315">
            <w:pPr>
              <w:pStyle w:val="af2"/>
              <w:jc w:val="center"/>
            </w:pPr>
            <w:r>
              <w:t>19.1.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E30D0" w14:textId="77777777" w:rsidR="009A2315" w:rsidRDefault="009A2315" w:rsidP="009A2315">
            <w:pPr>
              <w:pStyle w:val="af3"/>
            </w:pPr>
            <w:r>
              <w:t>Городской сектор, имеющий коммунально-бытовое устройство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3885D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F3015F" w14:textId="77777777" w:rsidR="009A2315" w:rsidRDefault="009A2315" w:rsidP="009A2315">
            <w:pPr>
              <w:pStyle w:val="af2"/>
            </w:pPr>
          </w:p>
        </w:tc>
      </w:tr>
      <w:tr w:rsidR="009A2315" w14:paraId="52D17D8D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41E9" w14:textId="77777777" w:rsidR="009A2315" w:rsidRDefault="009A2315" w:rsidP="009A2315">
            <w:pPr>
              <w:pStyle w:val="af2"/>
              <w:jc w:val="center"/>
            </w:pPr>
            <w:r>
              <w:t>19.2.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7125" w14:textId="77777777" w:rsidR="009A2315" w:rsidRDefault="009A2315" w:rsidP="009A2315">
            <w:pPr>
              <w:pStyle w:val="af3"/>
            </w:pPr>
            <w:r>
              <w:t>Сельская местность, городской сектор, не имеющий коммунально-бытового устройства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968B0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721662" w14:textId="77777777" w:rsidR="009A2315" w:rsidRDefault="009A2315" w:rsidP="009A2315">
            <w:pPr>
              <w:pStyle w:val="af2"/>
            </w:pPr>
          </w:p>
        </w:tc>
      </w:tr>
      <w:tr w:rsidR="009A2315" w14:paraId="53E0D4F8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5CCB" w14:textId="77777777" w:rsidR="009A2315" w:rsidRDefault="009A2315" w:rsidP="009A2315">
            <w:pPr>
              <w:pStyle w:val="af2"/>
              <w:jc w:val="center"/>
            </w:pPr>
            <w:r>
              <w:t>20.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B807" w14:textId="77777777" w:rsidR="009A2315" w:rsidRDefault="009A2315" w:rsidP="009A2315">
            <w:pPr>
              <w:pStyle w:val="af3"/>
            </w:pPr>
            <w:r>
              <w:t>Сведения о составе семьи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ECE0A" w14:textId="77777777" w:rsidR="009A2315" w:rsidRDefault="009A2315" w:rsidP="009A2315">
            <w:pPr>
              <w:pStyle w:val="af3"/>
            </w:pPr>
            <w:r>
              <w:t>выбор</w:t>
            </w:r>
          </w:p>
        </w:tc>
        <w:tc>
          <w:tcPr>
            <w:tcW w:w="1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934C3E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33C5163F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6FDE4" w14:textId="77777777" w:rsidR="009A2315" w:rsidRDefault="009A2315" w:rsidP="009A2315">
            <w:pPr>
              <w:pStyle w:val="af2"/>
              <w:jc w:val="center"/>
            </w:pPr>
            <w:r>
              <w:t>20.1.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6FED3" w14:textId="77777777" w:rsidR="009A2315" w:rsidRDefault="009A2315" w:rsidP="009A2315">
            <w:pPr>
              <w:pStyle w:val="af3"/>
            </w:pPr>
            <w:r>
              <w:t>Одиноко проживающи</w:t>
            </w:r>
            <w:proofErr w:type="gramStart"/>
            <w:r>
              <w:t>й(</w:t>
            </w:r>
            <w:proofErr w:type="spellStart"/>
            <w:proofErr w:type="gramEnd"/>
            <w:r>
              <w:t>ая</w:t>
            </w:r>
            <w:proofErr w:type="spellEnd"/>
            <w:r>
              <w:t>)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CD2E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91E202D" w14:textId="77777777" w:rsidR="009A2315" w:rsidRDefault="009A2315" w:rsidP="009A2315">
            <w:pPr>
              <w:pStyle w:val="af2"/>
            </w:pPr>
          </w:p>
        </w:tc>
      </w:tr>
      <w:tr w:rsidR="009A2315" w14:paraId="63DFD4D3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335B2" w14:textId="77777777" w:rsidR="009A2315" w:rsidRDefault="009A2315" w:rsidP="009A2315">
            <w:pPr>
              <w:pStyle w:val="af2"/>
              <w:jc w:val="center"/>
            </w:pPr>
            <w:r>
              <w:t>20.2.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FBA17" w14:textId="77777777" w:rsidR="009A2315" w:rsidRDefault="009A2315" w:rsidP="009A2315">
            <w:pPr>
              <w:pStyle w:val="af3"/>
            </w:pPr>
            <w:r>
              <w:t>Проживание в составе семьи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2E8B0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5563BC" w14:textId="77777777" w:rsidR="009A2315" w:rsidRDefault="009A2315" w:rsidP="009A2315">
            <w:pPr>
              <w:pStyle w:val="af2"/>
            </w:pPr>
          </w:p>
        </w:tc>
      </w:tr>
      <w:tr w:rsidR="009A2315" w14:paraId="1B8066BF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47EF7" w14:textId="77777777" w:rsidR="009A2315" w:rsidRDefault="009A2315" w:rsidP="009A2315">
            <w:pPr>
              <w:pStyle w:val="af2"/>
              <w:jc w:val="center"/>
            </w:pPr>
            <w:r>
              <w:t>21.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9B2D" w14:textId="77777777" w:rsidR="009A2315" w:rsidRDefault="009A2315" w:rsidP="009A2315">
            <w:pPr>
              <w:pStyle w:val="af3"/>
            </w:pPr>
            <w:r>
              <w:t>Сведения о доходе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8F833" w14:textId="77777777" w:rsidR="009A2315" w:rsidRDefault="009A2315" w:rsidP="009A2315">
            <w:pPr>
              <w:pStyle w:val="af3"/>
            </w:pPr>
            <w:r>
              <w:t>вручную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E670C0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60A949E3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25D91" w14:textId="77777777" w:rsidR="009A2315" w:rsidRDefault="009A2315" w:rsidP="009A2315">
            <w:pPr>
              <w:pStyle w:val="af2"/>
              <w:jc w:val="center"/>
            </w:pPr>
            <w:r>
              <w:t>22.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C55A6" w14:textId="77777777" w:rsidR="009A2315" w:rsidRDefault="009A2315" w:rsidP="009A2315">
            <w:pPr>
              <w:pStyle w:val="af3"/>
            </w:pPr>
            <w:r>
              <w:t>Наличие заключения уполномоченной медицинской организации об отсутствии медицинских противопоказаний для получения социальных услуг на дому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E9034" w14:textId="77777777" w:rsidR="009A2315" w:rsidRDefault="009A2315" w:rsidP="009A2315">
            <w:pPr>
              <w:pStyle w:val="af3"/>
            </w:pPr>
            <w:r>
              <w:t>выбор (да/нет)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9EFEFF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7372B3AA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6DB8" w14:textId="77777777" w:rsidR="009A2315" w:rsidRDefault="009A2315" w:rsidP="009A2315">
            <w:pPr>
              <w:pStyle w:val="af2"/>
              <w:jc w:val="center"/>
            </w:pPr>
            <w:r>
              <w:t>23.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20708" w14:textId="77777777" w:rsidR="009A2315" w:rsidRDefault="009A2315" w:rsidP="009A2315">
            <w:pPr>
              <w:pStyle w:val="af3"/>
            </w:pPr>
            <w:r>
              <w:t>Отнесение заявителя к отдельной категории граждан, имеющих право на меры социальной поддержки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499EB" w14:textId="77777777" w:rsidR="009A2315" w:rsidRDefault="009A2315" w:rsidP="009A2315">
            <w:pPr>
              <w:pStyle w:val="af3"/>
            </w:pPr>
            <w:r>
              <w:t>выбор (при наличии)</w:t>
            </w:r>
          </w:p>
        </w:tc>
        <w:tc>
          <w:tcPr>
            <w:tcW w:w="1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11A84F" w14:textId="77777777" w:rsidR="009A2315" w:rsidRDefault="009A2315" w:rsidP="009A2315">
            <w:pPr>
              <w:pStyle w:val="af3"/>
            </w:pPr>
            <w:r>
              <w:t>заявитель</w:t>
            </w:r>
          </w:p>
        </w:tc>
      </w:tr>
      <w:tr w:rsidR="009A2315" w14:paraId="1737782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38037" w14:textId="77777777" w:rsidR="009A2315" w:rsidRDefault="009A2315" w:rsidP="009A2315">
            <w:pPr>
              <w:pStyle w:val="af2"/>
              <w:jc w:val="center"/>
            </w:pPr>
            <w:r>
              <w:t>23.1.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7069" w14:textId="77777777" w:rsidR="009A2315" w:rsidRDefault="009A2315" w:rsidP="009A2315">
            <w:pPr>
              <w:pStyle w:val="af3"/>
            </w:pPr>
            <w:r>
              <w:t>Участник Великой Отечественной войны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728FC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EC3845" w14:textId="77777777" w:rsidR="009A2315" w:rsidRDefault="009A2315" w:rsidP="009A2315">
            <w:pPr>
              <w:pStyle w:val="af2"/>
            </w:pPr>
          </w:p>
        </w:tc>
      </w:tr>
      <w:tr w:rsidR="009A2315" w14:paraId="408588BF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81AEC" w14:textId="77777777" w:rsidR="009A2315" w:rsidRDefault="009A2315" w:rsidP="009A2315">
            <w:pPr>
              <w:pStyle w:val="af2"/>
              <w:jc w:val="center"/>
            </w:pPr>
            <w:r>
              <w:t>23.2.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AB86" w14:textId="77777777" w:rsidR="009A2315" w:rsidRDefault="009A2315" w:rsidP="009A2315">
            <w:pPr>
              <w:pStyle w:val="af3"/>
            </w:pPr>
            <w:r>
              <w:t>Инвалид Великой Отечественной войны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9FAB7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103F972" w14:textId="77777777" w:rsidR="009A2315" w:rsidRDefault="009A2315" w:rsidP="009A2315">
            <w:pPr>
              <w:pStyle w:val="af2"/>
            </w:pPr>
          </w:p>
        </w:tc>
      </w:tr>
      <w:tr w:rsidR="009A2315" w14:paraId="6AF25771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BCFD7" w14:textId="77777777" w:rsidR="009A2315" w:rsidRDefault="009A2315" w:rsidP="009A2315">
            <w:pPr>
              <w:pStyle w:val="af2"/>
              <w:jc w:val="center"/>
            </w:pPr>
            <w:r>
              <w:t>23.3.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5DBF" w14:textId="77777777" w:rsidR="009A2315" w:rsidRDefault="009A2315" w:rsidP="009A2315">
            <w:pPr>
              <w:pStyle w:val="af3"/>
            </w:pPr>
            <w:r>
              <w:t>Ветеран Великой Отечественной войны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3EC8" w14:textId="77777777" w:rsidR="009A2315" w:rsidRDefault="009A2315" w:rsidP="009A2315">
            <w:pPr>
              <w:pStyle w:val="af2"/>
            </w:pP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42B1" w14:textId="77777777" w:rsidR="009A2315" w:rsidRDefault="009A2315" w:rsidP="009A2315">
            <w:pPr>
              <w:pStyle w:val="af2"/>
            </w:pPr>
          </w:p>
        </w:tc>
      </w:tr>
      <w:tr w:rsidR="009A2315" w14:paraId="08E17A00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6D67" w14:textId="77777777" w:rsidR="009A2315" w:rsidRDefault="009A2315" w:rsidP="009A2315">
            <w:pPr>
              <w:pStyle w:val="af2"/>
              <w:jc w:val="center"/>
            </w:pPr>
            <w:r>
              <w:t>23.4.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F033A" w14:textId="77777777" w:rsidR="009A2315" w:rsidRDefault="009A2315" w:rsidP="009A2315">
            <w:pPr>
              <w:pStyle w:val="af3"/>
            </w:pPr>
            <w:r>
              <w:t>Иная категория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B96D2" w14:textId="77777777" w:rsidR="009A2315" w:rsidRDefault="009A2315" w:rsidP="009A2315">
            <w:pPr>
              <w:pStyle w:val="af3"/>
            </w:pPr>
            <w:r>
              <w:t>вручную</w:t>
            </w:r>
          </w:p>
        </w:tc>
        <w:tc>
          <w:tcPr>
            <w:tcW w:w="1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6E5CC76" w14:textId="77777777" w:rsidR="009A2315" w:rsidRDefault="009A2315" w:rsidP="009A2315">
            <w:pPr>
              <w:pStyle w:val="af2"/>
            </w:pPr>
          </w:p>
        </w:tc>
      </w:tr>
      <w:tr w:rsidR="009A2315" w14:paraId="5604495D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20F24" w14:textId="77777777" w:rsidR="009A2315" w:rsidRDefault="009A2315" w:rsidP="009A2315">
            <w:pPr>
              <w:pStyle w:val="af2"/>
              <w:jc w:val="center"/>
            </w:pPr>
            <w:r>
              <w:t>24.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BBA4F" w14:textId="77777777" w:rsidR="009A2315" w:rsidRDefault="009A2315" w:rsidP="009A2315">
            <w:pPr>
              <w:pStyle w:val="af3"/>
            </w:pPr>
            <w:r>
              <w:t>Обстоятельства, которые ухудшают или могут ухудшить условия жизнедеятельности заявителя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7478F" w14:textId="77777777" w:rsidR="009A2315" w:rsidRDefault="009A2315" w:rsidP="009A2315">
            <w:pPr>
              <w:pStyle w:val="af3"/>
            </w:pPr>
            <w:r>
              <w:t>из списка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0D11124" w14:textId="77777777" w:rsidR="009A2315" w:rsidRDefault="009A2315" w:rsidP="009A2315">
            <w:pPr>
              <w:pStyle w:val="af3"/>
            </w:pPr>
            <w:r>
              <w:t>список категорий, содержащий следующие записи:</w:t>
            </w:r>
          </w:p>
          <w:p w14:paraId="7F8B63E5" w14:textId="77777777" w:rsidR="009A2315" w:rsidRDefault="009A2315" w:rsidP="009A2315">
            <w:pPr>
              <w:pStyle w:val="af3"/>
            </w:pPr>
            <w:r>
              <w:t>обстоятельства, которые ухудшают или могут ухудшить условия жизнедеятельности гражданина:</w:t>
            </w:r>
          </w:p>
          <w:p w14:paraId="218455E2" w14:textId="77777777" w:rsidR="009A2315" w:rsidRDefault="009A2315" w:rsidP="009A2315">
            <w:pPr>
              <w:pStyle w:val="af3"/>
            </w:pPr>
            <w:r>
              <w:t xml:space="preserve">- полная утрата способности либо возможности осуществлять самообслуживание, самостоятельно передвигаться, </w:t>
            </w:r>
            <w:r>
              <w:lastRenderedPageBreak/>
              <w:t>обеспечивать основные жизненные потребности в силу заболевания, травмы, возраста, наличия инвалидности;</w:t>
            </w:r>
          </w:p>
          <w:p w14:paraId="6CDF8528" w14:textId="77777777" w:rsidR="009A2315" w:rsidRDefault="009A2315" w:rsidP="009A2315">
            <w:pPr>
              <w:pStyle w:val="af3"/>
            </w:pPr>
            <w:r>
              <w:t>- частичная утрата способности либо возможности осуществлять самообслуживание, самостоятельно передвигаться, обеспечивать основные жизненные потребности в силу заболевания, травмы, возраста, наличия инвалидности</w:t>
            </w:r>
          </w:p>
        </w:tc>
      </w:tr>
      <w:tr w:rsidR="009A2315" w14:paraId="2394BBE2" w14:textId="77777777" w:rsidTr="009A2315">
        <w:tc>
          <w:tcPr>
            <w:tcW w:w="364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0E401" w14:textId="1BF891E3" w:rsidR="009A2315" w:rsidRDefault="009A2315" w:rsidP="009A2315">
            <w:pPr>
              <w:pStyle w:val="af2"/>
              <w:jc w:val="center"/>
            </w:pPr>
            <w:r>
              <w:lastRenderedPageBreak/>
              <w:t>25.</w:t>
            </w:r>
          </w:p>
        </w:tc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7CC7C" w14:textId="16D451D3" w:rsidR="009A2315" w:rsidRDefault="009A2315" w:rsidP="009A2315">
            <w:pPr>
              <w:pStyle w:val="af3"/>
            </w:pPr>
            <w:r>
              <w:t>Наименование поставщика социальных услуг</w:t>
            </w:r>
          </w:p>
        </w:tc>
        <w:tc>
          <w:tcPr>
            <w:tcW w:w="10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8DE1" w14:textId="299329C4" w:rsidR="009A2315" w:rsidRDefault="009A2315" w:rsidP="009A2315">
            <w:pPr>
              <w:pStyle w:val="af3"/>
            </w:pPr>
            <w:r>
              <w:t>из списка</w:t>
            </w:r>
          </w:p>
        </w:tc>
        <w:tc>
          <w:tcPr>
            <w:tcW w:w="19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ABF2F7" w14:textId="39F7CB36" w:rsidR="009A2315" w:rsidRDefault="009A2315" w:rsidP="00F15DFC">
            <w:pPr>
              <w:pStyle w:val="af3"/>
            </w:pPr>
            <w:r>
              <w:t>Список приведён в Приложени</w:t>
            </w:r>
            <w:r w:rsidR="00F15DFC">
              <w:t>и</w:t>
            </w:r>
            <w:r>
              <w:t xml:space="preserve"> 1 к Порядку</w:t>
            </w:r>
          </w:p>
        </w:tc>
      </w:tr>
    </w:tbl>
    <w:p w14:paraId="1817101E" w14:textId="77777777" w:rsidR="009C1B09" w:rsidRDefault="009C1B09" w:rsidP="008D464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778A2185" w14:textId="45C91C50" w:rsidR="009A2315" w:rsidRDefault="009A2315" w:rsidP="009A2315">
      <w:bookmarkStart w:id="2" w:name="sub_201"/>
      <w:r>
        <w:t>Вкладка «Сведения об имеющихся документах»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637"/>
        <w:gridCol w:w="3212"/>
        <w:gridCol w:w="2023"/>
        <w:gridCol w:w="3698"/>
      </w:tblGrid>
      <w:tr w:rsidR="009A2315" w14:paraId="5C0C4635" w14:textId="77777777" w:rsidTr="009A2315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14:paraId="754FF733" w14:textId="48171628" w:rsidR="009A2315" w:rsidRDefault="009A2315" w:rsidP="009A2315">
            <w:pPr>
              <w:pStyle w:val="af2"/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B4BCD" w14:textId="77777777" w:rsidR="009A2315" w:rsidRDefault="009A2315" w:rsidP="009A2315">
            <w:pPr>
              <w:pStyle w:val="af2"/>
              <w:jc w:val="center"/>
            </w:pPr>
            <w:r>
              <w:t>Поле ввода данных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7BD14" w14:textId="77777777" w:rsidR="009A2315" w:rsidRDefault="009A2315" w:rsidP="009A2315">
            <w:pPr>
              <w:pStyle w:val="af2"/>
              <w:jc w:val="center"/>
            </w:pPr>
            <w:r>
              <w:t>Тип ввода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88D9EA7" w14:textId="77777777" w:rsidR="009A2315" w:rsidRDefault="009A2315" w:rsidP="009A2315">
            <w:pPr>
              <w:pStyle w:val="af2"/>
              <w:jc w:val="center"/>
            </w:pPr>
            <w:r>
              <w:t>Источник</w:t>
            </w:r>
          </w:p>
        </w:tc>
      </w:tr>
      <w:tr w:rsidR="009A2315" w14:paraId="6543A7BA" w14:textId="77777777" w:rsidTr="009A2315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3B6A" w14:textId="77777777" w:rsidR="009A2315" w:rsidRDefault="009A2315" w:rsidP="009A2315">
            <w:pPr>
              <w:pStyle w:val="af2"/>
              <w:jc w:val="center"/>
            </w:pPr>
            <w:r>
              <w:t>1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3B62" w14:textId="77777777" w:rsidR="009A2315" w:rsidRDefault="009A2315" w:rsidP="009A2315">
            <w:pPr>
              <w:pStyle w:val="af2"/>
              <w:jc w:val="center"/>
            </w:pPr>
            <w:r>
              <w:t>2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EB54" w14:textId="77777777" w:rsidR="009A2315" w:rsidRDefault="009A2315" w:rsidP="009A2315">
            <w:pPr>
              <w:pStyle w:val="af2"/>
              <w:jc w:val="center"/>
            </w:pPr>
            <w:r>
              <w:t>3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74CF5A" w14:textId="77777777" w:rsidR="009A2315" w:rsidRDefault="009A2315" w:rsidP="009A2315">
            <w:pPr>
              <w:pStyle w:val="af2"/>
              <w:jc w:val="center"/>
            </w:pPr>
            <w:r>
              <w:t>4</w:t>
            </w:r>
          </w:p>
        </w:tc>
      </w:tr>
      <w:tr w:rsidR="009A2315" w14:paraId="72FC3821" w14:textId="77777777" w:rsidTr="009A2315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68A52" w14:textId="77777777" w:rsidR="009A2315" w:rsidRDefault="009A2315" w:rsidP="009A2315">
            <w:pPr>
              <w:pStyle w:val="af2"/>
              <w:jc w:val="center"/>
            </w:pPr>
            <w:r>
              <w:t>1.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6061" w14:textId="77777777" w:rsidR="009A2315" w:rsidRDefault="009A2315" w:rsidP="009A2315">
            <w:pPr>
              <w:pStyle w:val="af3"/>
            </w:pPr>
            <w:r>
              <w:t>Номер индивидуальной программы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F34FF" w14:textId="77777777" w:rsidR="009A2315" w:rsidRDefault="009A2315" w:rsidP="009A2315">
            <w:pPr>
              <w:pStyle w:val="af2"/>
              <w:jc w:val="center"/>
            </w:pPr>
            <w:r>
              <w:t>вручную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A0C040" w14:textId="77777777" w:rsidR="009A2315" w:rsidRDefault="009A2315" w:rsidP="009A2315">
            <w:pPr>
              <w:pStyle w:val="af2"/>
              <w:jc w:val="center"/>
            </w:pPr>
            <w:r>
              <w:t>заявитель</w:t>
            </w:r>
          </w:p>
        </w:tc>
      </w:tr>
      <w:tr w:rsidR="009A2315" w14:paraId="4F10DC81" w14:textId="77777777" w:rsidTr="009A2315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244DF" w14:textId="77777777" w:rsidR="009A2315" w:rsidRDefault="009A2315" w:rsidP="009A2315">
            <w:pPr>
              <w:pStyle w:val="af2"/>
              <w:jc w:val="center"/>
            </w:pPr>
            <w:r>
              <w:t>2.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F4A7" w14:textId="77777777" w:rsidR="009A2315" w:rsidRDefault="009A2315" w:rsidP="009A2315">
            <w:pPr>
              <w:pStyle w:val="af3"/>
            </w:pPr>
            <w:r>
              <w:t>Дата выдачи индивидуальной программы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9C1C" w14:textId="77777777" w:rsidR="009A2315" w:rsidRDefault="009A2315" w:rsidP="009A2315">
            <w:pPr>
              <w:pStyle w:val="af2"/>
              <w:jc w:val="center"/>
            </w:pPr>
            <w:r>
              <w:t>вручную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67B829" w14:textId="77777777" w:rsidR="009A2315" w:rsidRDefault="009A2315" w:rsidP="009A2315">
            <w:pPr>
              <w:pStyle w:val="af2"/>
              <w:jc w:val="center"/>
            </w:pPr>
            <w:r>
              <w:t>заявитель</w:t>
            </w:r>
          </w:p>
        </w:tc>
      </w:tr>
      <w:tr w:rsidR="009A2315" w14:paraId="642EF0D8" w14:textId="77777777" w:rsidTr="009A2315">
        <w:tc>
          <w:tcPr>
            <w:tcW w:w="33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81202" w14:textId="77777777" w:rsidR="009A2315" w:rsidRDefault="009A2315" w:rsidP="009A2315">
            <w:pPr>
              <w:pStyle w:val="af2"/>
              <w:jc w:val="center"/>
            </w:pPr>
            <w:r>
              <w:t>3.</w:t>
            </w:r>
          </w:p>
        </w:tc>
        <w:tc>
          <w:tcPr>
            <w:tcW w:w="16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7CC10" w14:textId="77777777" w:rsidR="009A2315" w:rsidRDefault="009A2315" w:rsidP="009A2315">
            <w:pPr>
              <w:pStyle w:val="af3"/>
            </w:pPr>
            <w:r>
              <w:t>Наименование органа, уполномоченного на составление индивидуальной программы предоставления социальных услуг</w:t>
            </w:r>
          </w:p>
        </w:tc>
        <w:tc>
          <w:tcPr>
            <w:tcW w:w="10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C6CE2" w14:textId="77777777" w:rsidR="009A2315" w:rsidRDefault="009A2315" w:rsidP="009A2315">
            <w:pPr>
              <w:pStyle w:val="af2"/>
              <w:jc w:val="center"/>
            </w:pPr>
            <w:r>
              <w:t>вручную</w:t>
            </w:r>
          </w:p>
        </w:tc>
        <w:tc>
          <w:tcPr>
            <w:tcW w:w="19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5A0998" w14:textId="77777777" w:rsidR="009A2315" w:rsidRDefault="009A2315" w:rsidP="009A2315">
            <w:pPr>
              <w:pStyle w:val="af2"/>
              <w:jc w:val="center"/>
            </w:pPr>
            <w:r>
              <w:t>заявитель</w:t>
            </w:r>
          </w:p>
        </w:tc>
      </w:tr>
    </w:tbl>
    <w:p w14:paraId="3798A072" w14:textId="7C9BE723" w:rsidR="00F15DFC" w:rsidRDefault="00F15DFC" w:rsidP="008D464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03FF2487" w14:textId="77777777" w:rsidR="00F15DFC" w:rsidRDefault="00F15DFC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5B37F652" w14:textId="68914190" w:rsidR="00BF1E14" w:rsidRPr="00F517FD" w:rsidRDefault="00BF1E14" w:rsidP="00BF1E1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lastRenderedPageBreak/>
        <w:t xml:space="preserve">Приложение </w:t>
      </w:r>
      <w:r>
        <w:rPr>
          <w:rFonts w:cs="Times New Roman"/>
          <w:szCs w:val="28"/>
        </w:rPr>
        <w:t>3</w:t>
      </w:r>
    </w:p>
    <w:p w14:paraId="0CF18CA5" w14:textId="77777777" w:rsidR="00BF1E14" w:rsidRDefault="00BF1E14" w:rsidP="00BF1E1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к Порядку</w:t>
      </w:r>
    </w:p>
    <w:p w14:paraId="29AD5C27" w14:textId="77777777" w:rsidR="00BF1E14" w:rsidRDefault="00BF1E14" w:rsidP="00BF1E1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</w:p>
    <w:p w14:paraId="7AB4FF35" w14:textId="47A29575" w:rsidR="00BF1E14" w:rsidRPr="00F517FD" w:rsidRDefault="00BF1E14" w:rsidP="00BF1E1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>
        <w:rPr>
          <w:rFonts w:cs="Times New Roman"/>
          <w:szCs w:val="28"/>
        </w:rPr>
        <w:t>Форма</w:t>
      </w:r>
    </w:p>
    <w:p w14:paraId="5DF05887" w14:textId="77777777" w:rsidR="00BF1E14" w:rsidRPr="00C7767B" w:rsidRDefault="00BF1E14" w:rsidP="00BF1E14"/>
    <w:tbl>
      <w:tblPr>
        <w:tblStyle w:val="a7"/>
        <w:tblW w:w="5385" w:type="dxa"/>
        <w:jc w:val="right"/>
        <w:tblInd w:w="-49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91"/>
        <w:gridCol w:w="6"/>
        <w:gridCol w:w="1884"/>
        <w:gridCol w:w="168"/>
        <w:gridCol w:w="2360"/>
        <w:gridCol w:w="6"/>
        <w:gridCol w:w="70"/>
      </w:tblGrid>
      <w:tr w:rsidR="00BF1E14" w:rsidRPr="00D766C6" w14:paraId="3B8178A2" w14:textId="77777777" w:rsidTr="00BF1E14">
        <w:trPr>
          <w:trHeight w:val="240"/>
          <w:jc w:val="right"/>
        </w:trPr>
        <w:tc>
          <w:tcPr>
            <w:tcW w:w="5385" w:type="dxa"/>
            <w:gridSpan w:val="7"/>
            <w:tcBorders>
              <w:bottom w:val="single" w:sz="4" w:space="0" w:color="auto"/>
            </w:tcBorders>
            <w:vAlign w:val="bottom"/>
          </w:tcPr>
          <w:p w14:paraId="688117F8" w14:textId="77777777" w:rsidR="00BF1E14" w:rsidRPr="00771D0F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096311" w14:paraId="51276A06" w14:textId="77777777" w:rsidTr="00BF1E14">
        <w:trPr>
          <w:jc w:val="right"/>
        </w:trPr>
        <w:tc>
          <w:tcPr>
            <w:tcW w:w="5385" w:type="dxa"/>
            <w:gridSpan w:val="7"/>
            <w:tcBorders>
              <w:top w:val="single" w:sz="4" w:space="0" w:color="auto"/>
            </w:tcBorders>
            <w:vAlign w:val="bottom"/>
          </w:tcPr>
          <w:p w14:paraId="70FDBC22" w14:textId="77777777" w:rsidR="00BF1E14" w:rsidRPr="00771D0F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 w:rsidRPr="00771D0F">
              <w:rPr>
                <w:iCs/>
                <w:sz w:val="14"/>
                <w:szCs w:val="14"/>
              </w:rPr>
              <w:t>(наименование органа (уполномоченной организации, поставщика</w:t>
            </w:r>
            <w:proofErr w:type="gramEnd"/>
          </w:p>
        </w:tc>
      </w:tr>
      <w:tr w:rsidR="00BF1E14" w:rsidRPr="00D766C6" w14:paraId="61058862" w14:textId="77777777" w:rsidTr="00BF1E14">
        <w:trPr>
          <w:trHeight w:val="240"/>
          <w:jc w:val="right"/>
        </w:trPr>
        <w:tc>
          <w:tcPr>
            <w:tcW w:w="5385" w:type="dxa"/>
            <w:gridSpan w:val="7"/>
            <w:tcBorders>
              <w:bottom w:val="single" w:sz="4" w:space="0" w:color="auto"/>
            </w:tcBorders>
            <w:vAlign w:val="bottom"/>
          </w:tcPr>
          <w:p w14:paraId="701B43D0" w14:textId="77777777" w:rsidR="00BF1E14" w:rsidRPr="00771D0F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D766C6" w14:paraId="54E63C6B" w14:textId="77777777" w:rsidTr="00BF1E14">
        <w:trPr>
          <w:jc w:val="right"/>
        </w:trPr>
        <w:tc>
          <w:tcPr>
            <w:tcW w:w="5385" w:type="dxa"/>
            <w:gridSpan w:val="7"/>
            <w:tcBorders>
              <w:top w:val="single" w:sz="4" w:space="0" w:color="auto"/>
            </w:tcBorders>
            <w:vAlign w:val="bottom"/>
          </w:tcPr>
          <w:p w14:paraId="2C4E0154" w14:textId="278D1A83" w:rsidR="00BF1E14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 w:rsidRPr="00771D0F">
              <w:rPr>
                <w:iCs/>
                <w:sz w:val="14"/>
                <w:szCs w:val="14"/>
              </w:rPr>
              <w:t>социальных услуг</w:t>
            </w:r>
            <w:r>
              <w:rPr>
                <w:iCs/>
                <w:sz w:val="14"/>
                <w:szCs w:val="14"/>
              </w:rPr>
              <w:t xml:space="preserve"> (исполнителя государственных (муниципальных) услуг</w:t>
            </w:r>
            <w:r w:rsidRPr="00771D0F">
              <w:rPr>
                <w:iCs/>
                <w:sz w:val="14"/>
                <w:szCs w:val="14"/>
              </w:rPr>
              <w:t>)</w:t>
            </w:r>
            <w:r>
              <w:rPr>
                <w:iCs/>
                <w:sz w:val="14"/>
                <w:szCs w:val="14"/>
              </w:rPr>
              <w:t>)</w:t>
            </w:r>
            <w:r w:rsidRPr="00771D0F">
              <w:rPr>
                <w:iCs/>
                <w:sz w:val="14"/>
                <w:szCs w:val="14"/>
              </w:rPr>
              <w:t>,</w:t>
            </w:r>
          </w:p>
          <w:p w14:paraId="4795B24E" w14:textId="77777777" w:rsidR="00BF1E14" w:rsidRPr="00771D0F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 w:rsidRPr="00771D0F">
              <w:rPr>
                <w:iCs/>
                <w:sz w:val="14"/>
                <w:szCs w:val="14"/>
              </w:rPr>
              <w:t xml:space="preserve">в </w:t>
            </w:r>
            <w:proofErr w:type="gramStart"/>
            <w:r w:rsidRPr="00771D0F">
              <w:rPr>
                <w:iCs/>
                <w:sz w:val="14"/>
                <w:szCs w:val="14"/>
              </w:rPr>
              <w:t>который</w:t>
            </w:r>
            <w:proofErr w:type="gramEnd"/>
            <w:r w:rsidRPr="00771D0F">
              <w:rPr>
                <w:iCs/>
                <w:sz w:val="14"/>
                <w:szCs w:val="14"/>
              </w:rPr>
              <w:t xml:space="preserve"> предоставляется заявление)</w:t>
            </w:r>
          </w:p>
        </w:tc>
      </w:tr>
      <w:tr w:rsidR="00BF1E14" w:rsidRPr="00D766C6" w14:paraId="3C7F8D07" w14:textId="77777777" w:rsidTr="00BF1E14">
        <w:trPr>
          <w:trHeight w:val="240"/>
          <w:jc w:val="right"/>
        </w:trPr>
        <w:tc>
          <w:tcPr>
            <w:tcW w:w="891" w:type="dxa"/>
            <w:vAlign w:val="bottom"/>
          </w:tcPr>
          <w:p w14:paraId="1FA8A5CC" w14:textId="77777777" w:rsidR="00BF1E14" w:rsidRPr="00D766C6" w:rsidRDefault="00BF1E14" w:rsidP="00BF1E14">
            <w:pPr>
              <w:ind w:firstLine="0"/>
              <w:rPr>
                <w:sz w:val="22"/>
              </w:rPr>
            </w:pPr>
            <w:r w:rsidRPr="00BF1E14">
              <w:rPr>
                <w:sz w:val="24"/>
              </w:rPr>
              <w:t>от</w:t>
            </w:r>
          </w:p>
        </w:tc>
        <w:tc>
          <w:tcPr>
            <w:tcW w:w="4424" w:type="dxa"/>
            <w:gridSpan w:val="5"/>
            <w:tcBorders>
              <w:bottom w:val="single" w:sz="4" w:space="0" w:color="auto"/>
            </w:tcBorders>
            <w:vAlign w:val="bottom"/>
          </w:tcPr>
          <w:p w14:paraId="23ED3D2E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  <w:tc>
          <w:tcPr>
            <w:tcW w:w="70" w:type="dxa"/>
            <w:vAlign w:val="bottom"/>
          </w:tcPr>
          <w:p w14:paraId="5F50DEC8" w14:textId="77777777" w:rsidR="00BF1E14" w:rsidRPr="00D766C6" w:rsidRDefault="00BF1E14" w:rsidP="007B6710">
            <w:pPr>
              <w:jc w:val="right"/>
              <w:rPr>
                <w:sz w:val="22"/>
              </w:rPr>
            </w:pPr>
            <w:r w:rsidRPr="00D766C6">
              <w:rPr>
                <w:sz w:val="22"/>
              </w:rPr>
              <w:t>,</w:t>
            </w:r>
          </w:p>
        </w:tc>
      </w:tr>
      <w:tr w:rsidR="00BF1E14" w:rsidRPr="00096311" w14:paraId="1D674A7D" w14:textId="77777777" w:rsidTr="00BF1E14">
        <w:trPr>
          <w:jc w:val="right"/>
        </w:trPr>
        <w:tc>
          <w:tcPr>
            <w:tcW w:w="891" w:type="dxa"/>
            <w:vAlign w:val="bottom"/>
          </w:tcPr>
          <w:p w14:paraId="04520E61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424" w:type="dxa"/>
            <w:gridSpan w:val="5"/>
            <w:tcBorders>
              <w:top w:val="single" w:sz="4" w:space="0" w:color="auto"/>
            </w:tcBorders>
            <w:vAlign w:val="bottom"/>
          </w:tcPr>
          <w:p w14:paraId="5AFE41A1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(фамилия, имя, отчество (при наличии) гражданина)</w:t>
            </w:r>
          </w:p>
        </w:tc>
        <w:tc>
          <w:tcPr>
            <w:tcW w:w="70" w:type="dxa"/>
            <w:vAlign w:val="bottom"/>
          </w:tcPr>
          <w:p w14:paraId="6728A5A3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BF1E14" w:rsidRPr="00D766C6" w14:paraId="1CDD6CF4" w14:textId="77777777" w:rsidTr="00BF1E14">
        <w:trPr>
          <w:trHeight w:val="240"/>
          <w:jc w:val="right"/>
        </w:trPr>
        <w:tc>
          <w:tcPr>
            <w:tcW w:w="2781" w:type="dxa"/>
            <w:gridSpan w:val="3"/>
            <w:tcBorders>
              <w:bottom w:val="single" w:sz="4" w:space="0" w:color="auto"/>
            </w:tcBorders>
            <w:vAlign w:val="bottom"/>
          </w:tcPr>
          <w:p w14:paraId="1EA162F2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  <w:tc>
          <w:tcPr>
            <w:tcW w:w="168" w:type="dxa"/>
            <w:vAlign w:val="bottom"/>
          </w:tcPr>
          <w:p w14:paraId="305DA6F8" w14:textId="77777777" w:rsidR="00BF1E14" w:rsidRPr="00D766C6" w:rsidRDefault="00BF1E14" w:rsidP="007B6710">
            <w:pPr>
              <w:rPr>
                <w:sz w:val="22"/>
              </w:rPr>
            </w:pPr>
            <w:r w:rsidRPr="00D766C6">
              <w:rPr>
                <w:sz w:val="22"/>
              </w:rPr>
              <w:t>,</w:t>
            </w:r>
          </w:p>
        </w:tc>
        <w:tc>
          <w:tcPr>
            <w:tcW w:w="2366" w:type="dxa"/>
            <w:gridSpan w:val="2"/>
            <w:tcBorders>
              <w:bottom w:val="single" w:sz="4" w:space="0" w:color="auto"/>
            </w:tcBorders>
            <w:vAlign w:val="bottom"/>
          </w:tcPr>
          <w:p w14:paraId="13DB55C2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  <w:tc>
          <w:tcPr>
            <w:tcW w:w="70" w:type="dxa"/>
            <w:vAlign w:val="bottom"/>
          </w:tcPr>
          <w:p w14:paraId="6075A8E6" w14:textId="77777777" w:rsidR="00BF1E14" w:rsidRPr="009D62C5" w:rsidRDefault="00BF1E14" w:rsidP="007B6710">
            <w:pPr>
              <w:jc w:val="center"/>
              <w:rPr>
                <w:sz w:val="22"/>
              </w:rPr>
            </w:pPr>
            <w:r>
              <w:rPr>
                <w:sz w:val="22"/>
              </w:rPr>
              <w:t>,</w:t>
            </w:r>
          </w:p>
        </w:tc>
      </w:tr>
      <w:tr w:rsidR="00BF1E14" w:rsidRPr="00096311" w14:paraId="3862EDDF" w14:textId="77777777" w:rsidTr="00BF1E14">
        <w:trPr>
          <w:jc w:val="right"/>
        </w:trPr>
        <w:tc>
          <w:tcPr>
            <w:tcW w:w="2781" w:type="dxa"/>
            <w:gridSpan w:val="3"/>
            <w:tcBorders>
              <w:top w:val="single" w:sz="4" w:space="0" w:color="auto"/>
            </w:tcBorders>
            <w:vAlign w:val="bottom"/>
          </w:tcPr>
          <w:p w14:paraId="75A9879B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(дата рождения гражданина)</w:t>
            </w:r>
          </w:p>
        </w:tc>
        <w:tc>
          <w:tcPr>
            <w:tcW w:w="168" w:type="dxa"/>
            <w:vAlign w:val="bottom"/>
          </w:tcPr>
          <w:p w14:paraId="03C443A4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2366" w:type="dxa"/>
            <w:gridSpan w:val="2"/>
            <w:tcBorders>
              <w:top w:val="single" w:sz="4" w:space="0" w:color="auto"/>
            </w:tcBorders>
            <w:vAlign w:val="bottom"/>
          </w:tcPr>
          <w:p w14:paraId="1B63A7A6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(СНИЛС гражданина)</w:t>
            </w:r>
          </w:p>
        </w:tc>
        <w:tc>
          <w:tcPr>
            <w:tcW w:w="70" w:type="dxa"/>
            <w:vAlign w:val="bottom"/>
          </w:tcPr>
          <w:p w14:paraId="59234034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BF1E14" w:rsidRPr="00D766C6" w14:paraId="0F4D03FE" w14:textId="77777777" w:rsidTr="00BF1E14">
        <w:trPr>
          <w:trHeight w:val="240"/>
          <w:jc w:val="right"/>
        </w:trPr>
        <w:tc>
          <w:tcPr>
            <w:tcW w:w="5309" w:type="dxa"/>
            <w:gridSpan w:val="5"/>
            <w:tcBorders>
              <w:bottom w:val="single" w:sz="4" w:space="0" w:color="auto"/>
            </w:tcBorders>
            <w:vAlign w:val="bottom"/>
          </w:tcPr>
          <w:p w14:paraId="464C5BD4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7A6BA95B" w14:textId="77777777" w:rsidR="00BF1E14" w:rsidRPr="00D766C6" w:rsidRDefault="00BF1E14" w:rsidP="007B6710">
            <w:pPr>
              <w:jc w:val="right"/>
              <w:rPr>
                <w:sz w:val="22"/>
              </w:rPr>
            </w:pPr>
            <w:r w:rsidRPr="00D766C6">
              <w:rPr>
                <w:sz w:val="22"/>
              </w:rPr>
              <w:t>,</w:t>
            </w:r>
          </w:p>
        </w:tc>
      </w:tr>
      <w:tr w:rsidR="00BF1E14" w:rsidRPr="00096311" w14:paraId="64EAB521" w14:textId="77777777" w:rsidTr="00BF1E14">
        <w:trPr>
          <w:jc w:val="right"/>
        </w:trPr>
        <w:tc>
          <w:tcPr>
            <w:tcW w:w="5309" w:type="dxa"/>
            <w:gridSpan w:val="5"/>
            <w:tcBorders>
              <w:top w:val="single" w:sz="4" w:space="0" w:color="auto"/>
            </w:tcBorders>
            <w:vAlign w:val="bottom"/>
          </w:tcPr>
          <w:p w14:paraId="189EEB89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(реквизиты документа, удостоверяющего личность)</w:t>
            </w:r>
          </w:p>
        </w:tc>
        <w:tc>
          <w:tcPr>
            <w:tcW w:w="76" w:type="dxa"/>
            <w:gridSpan w:val="2"/>
            <w:vAlign w:val="bottom"/>
          </w:tcPr>
          <w:p w14:paraId="23BEAC74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BF1E14" w:rsidRPr="00D766C6" w14:paraId="190C03CD" w14:textId="77777777" w:rsidTr="00BF1E14">
        <w:trPr>
          <w:trHeight w:val="240"/>
          <w:jc w:val="right"/>
        </w:trPr>
        <w:tc>
          <w:tcPr>
            <w:tcW w:w="5309" w:type="dxa"/>
            <w:gridSpan w:val="5"/>
            <w:tcBorders>
              <w:bottom w:val="single" w:sz="4" w:space="0" w:color="auto"/>
            </w:tcBorders>
            <w:vAlign w:val="bottom"/>
          </w:tcPr>
          <w:p w14:paraId="1B33AEC6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28C4981B" w14:textId="77777777" w:rsidR="00BF1E14" w:rsidRPr="00D766C6" w:rsidRDefault="00BF1E14" w:rsidP="007B6710">
            <w:pPr>
              <w:jc w:val="right"/>
              <w:rPr>
                <w:sz w:val="22"/>
              </w:rPr>
            </w:pPr>
            <w:r w:rsidRPr="00D766C6">
              <w:rPr>
                <w:sz w:val="22"/>
              </w:rPr>
              <w:t>,</w:t>
            </w:r>
          </w:p>
        </w:tc>
      </w:tr>
      <w:tr w:rsidR="00BF1E14" w:rsidRPr="00096311" w14:paraId="108D69E4" w14:textId="77777777" w:rsidTr="00BF1E14">
        <w:trPr>
          <w:jc w:val="right"/>
        </w:trPr>
        <w:tc>
          <w:tcPr>
            <w:tcW w:w="5309" w:type="dxa"/>
            <w:gridSpan w:val="5"/>
            <w:tcBorders>
              <w:top w:val="single" w:sz="4" w:space="0" w:color="auto"/>
            </w:tcBorders>
            <w:vAlign w:val="bottom"/>
          </w:tcPr>
          <w:p w14:paraId="7CFA8797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(гражданство, сведения о месте проживания (пребывания)</w:t>
            </w:r>
            <w:proofErr w:type="gramEnd"/>
          </w:p>
        </w:tc>
        <w:tc>
          <w:tcPr>
            <w:tcW w:w="76" w:type="dxa"/>
            <w:gridSpan w:val="2"/>
            <w:vAlign w:val="bottom"/>
          </w:tcPr>
          <w:p w14:paraId="3230ADEF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BF1E14" w:rsidRPr="00D766C6" w14:paraId="2E5D24F7" w14:textId="77777777" w:rsidTr="00BF1E14">
        <w:trPr>
          <w:trHeight w:val="240"/>
          <w:jc w:val="right"/>
        </w:trPr>
        <w:tc>
          <w:tcPr>
            <w:tcW w:w="5385" w:type="dxa"/>
            <w:gridSpan w:val="7"/>
            <w:tcBorders>
              <w:bottom w:val="single" w:sz="4" w:space="0" w:color="auto"/>
            </w:tcBorders>
            <w:vAlign w:val="bottom"/>
          </w:tcPr>
          <w:p w14:paraId="1C240EEC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096311" w14:paraId="65F4CB8D" w14:textId="77777777" w:rsidTr="00BF1E14">
        <w:trPr>
          <w:jc w:val="right"/>
        </w:trPr>
        <w:tc>
          <w:tcPr>
            <w:tcW w:w="5385" w:type="dxa"/>
            <w:gridSpan w:val="7"/>
            <w:tcBorders>
              <w:top w:val="single" w:sz="4" w:space="0" w:color="auto"/>
            </w:tcBorders>
            <w:vAlign w:val="bottom"/>
          </w:tcPr>
          <w:p w14:paraId="465FD82B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на территории Российской Федерации)</w:t>
            </w:r>
          </w:p>
        </w:tc>
      </w:tr>
      <w:tr w:rsidR="00BF1E14" w:rsidRPr="00D766C6" w14:paraId="131D12E2" w14:textId="77777777" w:rsidTr="00BF1E14">
        <w:trPr>
          <w:trHeight w:val="240"/>
          <w:jc w:val="right"/>
        </w:trPr>
        <w:tc>
          <w:tcPr>
            <w:tcW w:w="5309" w:type="dxa"/>
            <w:gridSpan w:val="5"/>
            <w:tcBorders>
              <w:bottom w:val="single" w:sz="4" w:space="0" w:color="auto"/>
            </w:tcBorders>
            <w:vAlign w:val="bottom"/>
          </w:tcPr>
          <w:p w14:paraId="7B31C992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  <w:tc>
          <w:tcPr>
            <w:tcW w:w="76" w:type="dxa"/>
            <w:gridSpan w:val="2"/>
            <w:vAlign w:val="bottom"/>
          </w:tcPr>
          <w:p w14:paraId="400ECEB7" w14:textId="77777777" w:rsidR="00BF1E14" w:rsidRPr="00D766C6" w:rsidRDefault="00BF1E14" w:rsidP="007B6710">
            <w:pPr>
              <w:jc w:val="right"/>
              <w:rPr>
                <w:sz w:val="22"/>
              </w:rPr>
            </w:pPr>
            <w:r w:rsidRPr="00D766C6">
              <w:rPr>
                <w:sz w:val="22"/>
              </w:rPr>
              <w:t>,</w:t>
            </w:r>
          </w:p>
        </w:tc>
      </w:tr>
      <w:tr w:rsidR="00BF1E14" w:rsidRPr="00096311" w14:paraId="03E55FA8" w14:textId="77777777" w:rsidTr="00BF1E14">
        <w:trPr>
          <w:jc w:val="right"/>
        </w:trPr>
        <w:tc>
          <w:tcPr>
            <w:tcW w:w="5309" w:type="dxa"/>
            <w:gridSpan w:val="5"/>
            <w:tcBorders>
              <w:top w:val="single" w:sz="4" w:space="0" w:color="auto"/>
            </w:tcBorders>
            <w:vAlign w:val="bottom"/>
          </w:tcPr>
          <w:p w14:paraId="5D6A17C1" w14:textId="77777777" w:rsidR="00BF1E14" w:rsidRPr="00E271B8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(контактный телефон, </w:t>
            </w:r>
            <w:r>
              <w:rPr>
                <w:iCs/>
                <w:sz w:val="14"/>
                <w:szCs w:val="14"/>
                <w:lang w:val="en-US"/>
              </w:rPr>
              <w:t>e</w:t>
            </w:r>
            <w:r w:rsidRPr="00817EC9">
              <w:rPr>
                <w:iCs/>
                <w:sz w:val="14"/>
                <w:szCs w:val="14"/>
              </w:rPr>
              <w:t>-</w:t>
            </w:r>
            <w:r>
              <w:rPr>
                <w:iCs/>
                <w:sz w:val="14"/>
                <w:szCs w:val="14"/>
                <w:lang w:val="en-US"/>
              </w:rPr>
              <w:t>mail</w:t>
            </w:r>
            <w:r w:rsidRPr="00817EC9">
              <w:rPr>
                <w:iCs/>
                <w:sz w:val="14"/>
                <w:szCs w:val="14"/>
              </w:rPr>
              <w:t xml:space="preserve"> </w:t>
            </w:r>
            <w:r>
              <w:rPr>
                <w:iCs/>
                <w:sz w:val="14"/>
                <w:szCs w:val="14"/>
              </w:rPr>
              <w:t>(при наличии)</w:t>
            </w:r>
            <w:r w:rsidRPr="00E271B8">
              <w:rPr>
                <w:iCs/>
                <w:sz w:val="14"/>
                <w:szCs w:val="14"/>
              </w:rPr>
              <w:t>)</w:t>
            </w:r>
          </w:p>
        </w:tc>
        <w:tc>
          <w:tcPr>
            <w:tcW w:w="76" w:type="dxa"/>
            <w:gridSpan w:val="2"/>
            <w:vAlign w:val="bottom"/>
          </w:tcPr>
          <w:p w14:paraId="4A1E3508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</w:tr>
      <w:tr w:rsidR="00BF1E14" w:rsidRPr="00D766C6" w14:paraId="2B10D8CB" w14:textId="77777777" w:rsidTr="00BF1E14">
        <w:trPr>
          <w:trHeight w:val="240"/>
          <w:jc w:val="right"/>
        </w:trPr>
        <w:tc>
          <w:tcPr>
            <w:tcW w:w="897" w:type="dxa"/>
            <w:gridSpan w:val="2"/>
            <w:vAlign w:val="bottom"/>
          </w:tcPr>
          <w:p w14:paraId="11936B27" w14:textId="77777777" w:rsidR="00BF1E14" w:rsidRPr="00D766C6" w:rsidRDefault="00BF1E14" w:rsidP="00BF1E14">
            <w:pPr>
              <w:ind w:firstLine="0"/>
              <w:rPr>
                <w:sz w:val="22"/>
              </w:rPr>
            </w:pPr>
            <w:r w:rsidRPr="00BF1E14">
              <w:rPr>
                <w:sz w:val="24"/>
              </w:rPr>
              <w:t>от</w:t>
            </w:r>
            <w:r w:rsidRPr="00BF1E14">
              <w:rPr>
                <w:rStyle w:val="af8"/>
                <w:sz w:val="24"/>
              </w:rPr>
              <w:footnoteReference w:customMarkFollows="1" w:id="1"/>
              <w:t>1</w:t>
            </w:r>
          </w:p>
        </w:tc>
        <w:tc>
          <w:tcPr>
            <w:tcW w:w="4488" w:type="dxa"/>
            <w:gridSpan w:val="5"/>
            <w:tcBorders>
              <w:bottom w:val="single" w:sz="4" w:space="0" w:color="auto"/>
            </w:tcBorders>
            <w:vAlign w:val="bottom"/>
          </w:tcPr>
          <w:p w14:paraId="5F8276B5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096311" w14:paraId="41FB5B3A" w14:textId="77777777" w:rsidTr="00BF1E14">
        <w:trPr>
          <w:jc w:val="right"/>
        </w:trPr>
        <w:tc>
          <w:tcPr>
            <w:tcW w:w="897" w:type="dxa"/>
            <w:gridSpan w:val="2"/>
            <w:vAlign w:val="bottom"/>
          </w:tcPr>
          <w:p w14:paraId="4059B1D2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</w:p>
        </w:tc>
        <w:tc>
          <w:tcPr>
            <w:tcW w:w="4488" w:type="dxa"/>
            <w:gridSpan w:val="5"/>
            <w:tcBorders>
              <w:top w:val="single" w:sz="4" w:space="0" w:color="auto"/>
            </w:tcBorders>
            <w:vAlign w:val="bottom"/>
          </w:tcPr>
          <w:p w14:paraId="4C07A978" w14:textId="77777777" w:rsidR="00BF1E14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proofErr w:type="gramStart"/>
            <w:r>
              <w:rPr>
                <w:iCs/>
                <w:sz w:val="14"/>
                <w:szCs w:val="14"/>
              </w:rPr>
              <w:t>(фамилия, имя, отчество (при наличии) представителя, наименование</w:t>
            </w:r>
            <w:proofErr w:type="gramEnd"/>
          </w:p>
          <w:p w14:paraId="5CFD34D0" w14:textId="77777777" w:rsidR="00BF1E14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государственного органа, органа местного самоуправления,</w:t>
            </w:r>
          </w:p>
          <w:p w14:paraId="78DFEFB1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 xml:space="preserve">общественного объединения, </w:t>
            </w:r>
            <w:proofErr w:type="gramStart"/>
            <w:r>
              <w:rPr>
                <w:iCs/>
                <w:sz w:val="14"/>
                <w:szCs w:val="14"/>
              </w:rPr>
              <w:t>представляющих</w:t>
            </w:r>
            <w:proofErr w:type="gramEnd"/>
            <w:r>
              <w:rPr>
                <w:iCs/>
                <w:sz w:val="14"/>
                <w:szCs w:val="14"/>
              </w:rPr>
              <w:t xml:space="preserve"> интересы гражданина,</w:t>
            </w:r>
          </w:p>
        </w:tc>
      </w:tr>
      <w:tr w:rsidR="00BF1E14" w:rsidRPr="00D766C6" w14:paraId="69DA5362" w14:textId="77777777" w:rsidTr="00BF1E14">
        <w:trPr>
          <w:trHeight w:val="240"/>
          <w:jc w:val="right"/>
        </w:trPr>
        <w:tc>
          <w:tcPr>
            <w:tcW w:w="5385" w:type="dxa"/>
            <w:gridSpan w:val="7"/>
            <w:tcBorders>
              <w:bottom w:val="single" w:sz="4" w:space="0" w:color="auto"/>
            </w:tcBorders>
            <w:vAlign w:val="bottom"/>
          </w:tcPr>
          <w:p w14:paraId="62E798B5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096311" w14:paraId="473741E8" w14:textId="77777777" w:rsidTr="00BF1E14">
        <w:trPr>
          <w:jc w:val="right"/>
        </w:trPr>
        <w:tc>
          <w:tcPr>
            <w:tcW w:w="5385" w:type="dxa"/>
            <w:gridSpan w:val="7"/>
            <w:tcBorders>
              <w:top w:val="single" w:sz="4" w:space="0" w:color="auto"/>
            </w:tcBorders>
            <w:vAlign w:val="bottom"/>
          </w:tcPr>
          <w:p w14:paraId="77BDCB90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реквизиты документа, подтверждающего полномочия</w:t>
            </w:r>
          </w:p>
        </w:tc>
      </w:tr>
      <w:tr w:rsidR="00BF1E14" w:rsidRPr="00D766C6" w14:paraId="41C65F35" w14:textId="77777777" w:rsidTr="00BF1E14">
        <w:trPr>
          <w:trHeight w:val="240"/>
          <w:jc w:val="right"/>
        </w:trPr>
        <w:tc>
          <w:tcPr>
            <w:tcW w:w="5385" w:type="dxa"/>
            <w:gridSpan w:val="7"/>
            <w:tcBorders>
              <w:bottom w:val="single" w:sz="4" w:space="0" w:color="auto"/>
            </w:tcBorders>
            <w:vAlign w:val="bottom"/>
          </w:tcPr>
          <w:p w14:paraId="2DE83F05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096311" w14:paraId="03F3E5C1" w14:textId="77777777" w:rsidTr="00BF1E14">
        <w:trPr>
          <w:jc w:val="right"/>
        </w:trPr>
        <w:tc>
          <w:tcPr>
            <w:tcW w:w="5385" w:type="dxa"/>
            <w:gridSpan w:val="7"/>
            <w:tcBorders>
              <w:top w:val="single" w:sz="4" w:space="0" w:color="auto"/>
            </w:tcBorders>
            <w:vAlign w:val="bottom"/>
          </w:tcPr>
          <w:p w14:paraId="723F5D87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представителя, реквизиты документа, подтверждающего</w:t>
            </w:r>
          </w:p>
        </w:tc>
      </w:tr>
      <w:tr w:rsidR="00BF1E14" w:rsidRPr="00D766C6" w14:paraId="2B9D0BD7" w14:textId="77777777" w:rsidTr="00BF1E14">
        <w:trPr>
          <w:trHeight w:val="240"/>
          <w:jc w:val="right"/>
        </w:trPr>
        <w:tc>
          <w:tcPr>
            <w:tcW w:w="5385" w:type="dxa"/>
            <w:gridSpan w:val="7"/>
            <w:tcBorders>
              <w:bottom w:val="single" w:sz="4" w:space="0" w:color="auto"/>
            </w:tcBorders>
            <w:vAlign w:val="bottom"/>
          </w:tcPr>
          <w:p w14:paraId="3EC1CB32" w14:textId="77777777" w:rsidR="00BF1E14" w:rsidRPr="00D766C6" w:rsidRDefault="00BF1E14" w:rsidP="007B6710">
            <w:pPr>
              <w:jc w:val="center"/>
              <w:rPr>
                <w:sz w:val="22"/>
              </w:rPr>
            </w:pPr>
          </w:p>
        </w:tc>
      </w:tr>
      <w:tr w:rsidR="00BF1E14" w:rsidRPr="00096311" w14:paraId="0CD8238A" w14:textId="77777777" w:rsidTr="00BF1E14">
        <w:trPr>
          <w:jc w:val="right"/>
        </w:trPr>
        <w:tc>
          <w:tcPr>
            <w:tcW w:w="5385" w:type="dxa"/>
            <w:gridSpan w:val="7"/>
            <w:tcBorders>
              <w:top w:val="single" w:sz="4" w:space="0" w:color="auto"/>
            </w:tcBorders>
            <w:vAlign w:val="bottom"/>
          </w:tcPr>
          <w:p w14:paraId="42DC064E" w14:textId="77777777" w:rsidR="00BF1E14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личность представителя, адрес места жительства, адрес нахождения</w:t>
            </w:r>
          </w:p>
          <w:p w14:paraId="0DEAB7F4" w14:textId="77777777" w:rsidR="00BF1E14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государственного органа, органа местного самоуправления,</w:t>
            </w:r>
          </w:p>
          <w:p w14:paraId="009FC869" w14:textId="77777777" w:rsidR="00BF1E14" w:rsidRPr="00096311" w:rsidRDefault="00BF1E14" w:rsidP="007B6710">
            <w:pPr>
              <w:jc w:val="center"/>
              <w:rPr>
                <w:iCs/>
                <w:sz w:val="14"/>
                <w:szCs w:val="14"/>
              </w:rPr>
            </w:pPr>
            <w:r>
              <w:rPr>
                <w:iCs/>
                <w:sz w:val="14"/>
                <w:szCs w:val="14"/>
              </w:rPr>
              <w:t>общественного объединения)</w:t>
            </w:r>
          </w:p>
        </w:tc>
      </w:tr>
    </w:tbl>
    <w:p w14:paraId="5AD80BDF" w14:textId="77777777" w:rsidR="00BF1E14" w:rsidRDefault="00BF1E14" w:rsidP="00BF1E14">
      <w:pPr>
        <w:rPr>
          <w:sz w:val="22"/>
        </w:rPr>
      </w:pPr>
    </w:p>
    <w:p w14:paraId="2D4C4BD5" w14:textId="77777777" w:rsidR="00BF1E14" w:rsidRPr="00C7767B" w:rsidRDefault="00BF1E14" w:rsidP="00BF1E14">
      <w:pPr>
        <w:rPr>
          <w:sz w:val="22"/>
        </w:rPr>
      </w:pPr>
    </w:p>
    <w:p w14:paraId="6305F60E" w14:textId="77777777" w:rsidR="00BF1E14" w:rsidRPr="00C7767B" w:rsidRDefault="00BF1E14" w:rsidP="00BF1E14">
      <w:pPr>
        <w:jc w:val="center"/>
        <w:rPr>
          <w:b/>
          <w:spacing w:val="40"/>
          <w:szCs w:val="28"/>
        </w:rPr>
      </w:pPr>
      <w:r w:rsidRPr="00C7767B">
        <w:rPr>
          <w:b/>
          <w:spacing w:val="40"/>
          <w:szCs w:val="28"/>
        </w:rPr>
        <w:t>ЗАЯВЛЕНИЕ</w:t>
      </w:r>
    </w:p>
    <w:p w14:paraId="76BD6275" w14:textId="77777777" w:rsidR="00BF1E14" w:rsidRDefault="00BF1E14" w:rsidP="00BF1E14">
      <w:pPr>
        <w:jc w:val="center"/>
        <w:rPr>
          <w:b/>
          <w:szCs w:val="28"/>
        </w:rPr>
      </w:pPr>
      <w:proofErr w:type="gramStart"/>
      <w:r w:rsidRPr="00C7767B">
        <w:rPr>
          <w:b/>
          <w:szCs w:val="28"/>
        </w:rPr>
        <w:t xml:space="preserve">о предоставлении социальных услуг </w:t>
      </w:r>
      <w:r>
        <w:rPr>
          <w:b/>
          <w:szCs w:val="28"/>
        </w:rPr>
        <w:t>(</w:t>
      </w:r>
      <w:r w:rsidRPr="00C7767B">
        <w:rPr>
          <w:b/>
          <w:szCs w:val="28"/>
        </w:rPr>
        <w:t>государственных</w:t>
      </w:r>
      <w:proofErr w:type="gramEnd"/>
    </w:p>
    <w:p w14:paraId="5A770782" w14:textId="77777777" w:rsidR="00BF1E14" w:rsidRPr="00C7767B" w:rsidRDefault="00BF1E14" w:rsidP="00BF1E14">
      <w:pPr>
        <w:jc w:val="center"/>
        <w:rPr>
          <w:b/>
          <w:szCs w:val="28"/>
        </w:rPr>
      </w:pPr>
      <w:r w:rsidRPr="00C7767B">
        <w:rPr>
          <w:b/>
          <w:szCs w:val="28"/>
        </w:rPr>
        <w:t>(муниципальных) услуг</w:t>
      </w:r>
      <w:r w:rsidRPr="00C7767B">
        <w:rPr>
          <w:b/>
          <w:szCs w:val="28"/>
          <w:vertAlign w:val="superscript"/>
        </w:rPr>
        <w:t>5</w:t>
      </w:r>
      <w:r w:rsidRPr="00C7767B">
        <w:rPr>
          <w:b/>
          <w:szCs w:val="28"/>
        </w:rPr>
        <w:t>)</w:t>
      </w:r>
    </w:p>
    <w:p w14:paraId="2367DA60" w14:textId="77777777" w:rsidR="00BF1E14" w:rsidRDefault="00BF1E14" w:rsidP="00BF1E14">
      <w:pPr>
        <w:rPr>
          <w:sz w:val="22"/>
        </w:rPr>
      </w:pPr>
    </w:p>
    <w:p w14:paraId="623147AD" w14:textId="77777777" w:rsidR="00BF1E14" w:rsidRDefault="00BF1E14" w:rsidP="00BF1E14">
      <w:pPr>
        <w:rPr>
          <w:sz w:val="22"/>
        </w:rPr>
      </w:pPr>
    </w:p>
    <w:p w14:paraId="17979789" w14:textId="77777777" w:rsidR="00BF1E14" w:rsidRPr="00C7767B" w:rsidRDefault="00BF1E14" w:rsidP="00BF1E14">
      <w:pPr>
        <w:ind w:firstLine="340"/>
        <w:jc w:val="both"/>
        <w:rPr>
          <w:sz w:val="2"/>
          <w:szCs w:val="2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834"/>
        <w:gridCol w:w="6520"/>
      </w:tblGrid>
      <w:tr w:rsidR="00BF1E14" w:rsidRPr="00C7767B" w14:paraId="0B4503DB" w14:textId="77777777" w:rsidTr="00BF1E14">
        <w:trPr>
          <w:trHeight w:val="240"/>
        </w:trPr>
        <w:tc>
          <w:tcPr>
            <w:tcW w:w="1515" w:type="pct"/>
            <w:tcMar>
              <w:left w:w="0" w:type="dxa"/>
              <w:right w:w="0" w:type="dxa"/>
            </w:tcMar>
            <w:vAlign w:val="bottom"/>
          </w:tcPr>
          <w:p w14:paraId="2D9D1486" w14:textId="77777777" w:rsidR="00BF1E14" w:rsidRPr="008B193A" w:rsidRDefault="00BF1E14" w:rsidP="00EC28FB">
            <w:r>
              <w:t>Прошу признать</w:t>
            </w:r>
          </w:p>
        </w:tc>
        <w:tc>
          <w:tcPr>
            <w:tcW w:w="3485" w:type="pct"/>
            <w:tcBorders>
              <w:bottom w:val="single" w:sz="4" w:space="0" w:color="auto"/>
            </w:tcBorders>
            <w:vAlign w:val="bottom"/>
          </w:tcPr>
          <w:p w14:paraId="7E292388" w14:textId="77777777" w:rsidR="00BF1E14" w:rsidRPr="00C7767B" w:rsidRDefault="00BF1E14" w:rsidP="007B6710">
            <w:pPr>
              <w:jc w:val="center"/>
            </w:pPr>
          </w:p>
        </w:tc>
      </w:tr>
      <w:tr w:rsidR="00BF1E14" w:rsidRPr="008B193A" w14:paraId="6D4EA269" w14:textId="77777777" w:rsidTr="00BF1E14">
        <w:tc>
          <w:tcPr>
            <w:tcW w:w="1515" w:type="pct"/>
            <w:tcMar>
              <w:left w:w="0" w:type="dxa"/>
              <w:right w:w="0" w:type="dxa"/>
            </w:tcMar>
            <w:vAlign w:val="bottom"/>
          </w:tcPr>
          <w:p w14:paraId="71B1AE50" w14:textId="77777777" w:rsidR="00BF1E14" w:rsidRPr="008B193A" w:rsidRDefault="00BF1E14" w:rsidP="007B6710">
            <w:pPr>
              <w:ind w:firstLine="340"/>
              <w:rPr>
                <w:sz w:val="14"/>
                <w:szCs w:val="14"/>
              </w:rPr>
            </w:pPr>
          </w:p>
        </w:tc>
        <w:tc>
          <w:tcPr>
            <w:tcW w:w="3485" w:type="pct"/>
            <w:tcBorders>
              <w:top w:val="single" w:sz="4" w:space="0" w:color="auto"/>
            </w:tcBorders>
            <w:vAlign w:val="bottom"/>
          </w:tcPr>
          <w:p w14:paraId="48793763" w14:textId="77777777" w:rsidR="00BF1E14" w:rsidRPr="008B193A" w:rsidRDefault="00BF1E14" w:rsidP="007B6710">
            <w:pPr>
              <w:jc w:val="center"/>
              <w:rPr>
                <w:sz w:val="14"/>
                <w:szCs w:val="14"/>
              </w:rPr>
            </w:pPr>
            <w:r w:rsidRPr="008B193A">
              <w:rPr>
                <w:sz w:val="14"/>
                <w:szCs w:val="14"/>
              </w:rPr>
              <w:t>(указывается заявитель либо гражданин, в отношении которого подается заявление)</w:t>
            </w:r>
          </w:p>
        </w:tc>
      </w:tr>
    </w:tbl>
    <w:p w14:paraId="7CB980FD" w14:textId="77777777" w:rsidR="00BF1E14" w:rsidRPr="008B193A" w:rsidRDefault="00BF1E14" w:rsidP="00BF1E14">
      <w:pPr>
        <w:ind w:firstLine="0"/>
        <w:rPr>
          <w:sz w:val="2"/>
          <w:szCs w:val="2"/>
        </w:rPr>
      </w:pPr>
      <w:proofErr w:type="gramStart"/>
      <w:r>
        <w:t>нуждающимся</w:t>
      </w:r>
      <w:proofErr w:type="gramEnd"/>
      <w:r>
        <w:t xml:space="preserve"> в социальном обслуживании. Желаемый поставщик социальных услуг:</w:t>
      </w:r>
      <w:r>
        <w:br/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64"/>
        <w:gridCol w:w="90"/>
      </w:tblGrid>
      <w:tr w:rsidR="00BF1E14" w:rsidRPr="00C7767B" w14:paraId="0B381D48" w14:textId="77777777" w:rsidTr="00BF1E14">
        <w:trPr>
          <w:trHeight w:val="240"/>
        </w:trPr>
        <w:tc>
          <w:tcPr>
            <w:tcW w:w="4952" w:type="pct"/>
            <w:tcBorders>
              <w:bottom w:val="single" w:sz="4" w:space="0" w:color="auto"/>
            </w:tcBorders>
            <w:vAlign w:val="bottom"/>
          </w:tcPr>
          <w:p w14:paraId="73966B02" w14:textId="77777777" w:rsidR="00BF1E14" w:rsidRPr="00C7767B" w:rsidRDefault="00BF1E14" w:rsidP="007B6710">
            <w:pPr>
              <w:jc w:val="center"/>
            </w:pPr>
          </w:p>
        </w:tc>
        <w:tc>
          <w:tcPr>
            <w:tcW w:w="48" w:type="pct"/>
            <w:vAlign w:val="bottom"/>
          </w:tcPr>
          <w:p w14:paraId="6C942ABA" w14:textId="77777777" w:rsidR="00BF1E14" w:rsidRPr="00C7767B" w:rsidRDefault="00BF1E14" w:rsidP="007B6710">
            <w:pPr>
              <w:jc w:val="right"/>
            </w:pPr>
            <w:r w:rsidRPr="00C7767B">
              <w:t>.</w:t>
            </w:r>
          </w:p>
        </w:tc>
      </w:tr>
      <w:tr w:rsidR="00BF1E14" w:rsidRPr="006E4B2C" w14:paraId="2F3E3232" w14:textId="77777777" w:rsidTr="00BF1E14">
        <w:tc>
          <w:tcPr>
            <w:tcW w:w="4952" w:type="pct"/>
            <w:vAlign w:val="bottom"/>
          </w:tcPr>
          <w:p w14:paraId="02C80271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(указывается желаемый (желаемые) поставщик (поставщики) социальных услуг (исполнитель (исполнители) государственных (муниципальных) услуг</w:t>
            </w:r>
            <w:r w:rsidRPr="008B193A">
              <w:rPr>
                <w:sz w:val="14"/>
                <w:szCs w:val="14"/>
                <w:vertAlign w:val="superscript"/>
              </w:rPr>
              <w:t>5</w:t>
            </w:r>
            <w:r>
              <w:rPr>
                <w:sz w:val="14"/>
                <w:szCs w:val="14"/>
              </w:rPr>
              <w:t>))</w:t>
            </w:r>
            <w:proofErr w:type="gramEnd"/>
          </w:p>
        </w:tc>
        <w:tc>
          <w:tcPr>
            <w:tcW w:w="48" w:type="pct"/>
            <w:vAlign w:val="bottom"/>
          </w:tcPr>
          <w:p w14:paraId="4E124DC4" w14:textId="77777777" w:rsidR="00BF1E14" w:rsidRPr="006E4B2C" w:rsidRDefault="00BF1E14" w:rsidP="007B6710">
            <w:pPr>
              <w:jc w:val="right"/>
              <w:rPr>
                <w:sz w:val="14"/>
                <w:szCs w:val="14"/>
              </w:rPr>
            </w:pPr>
          </w:p>
        </w:tc>
      </w:tr>
    </w:tbl>
    <w:p w14:paraId="0018786B" w14:textId="77777777" w:rsidR="00BF1E14" w:rsidRPr="00EC28FB" w:rsidRDefault="00BF1E14" w:rsidP="00BF1E14">
      <w:pPr>
        <w:rPr>
          <w:sz w:val="6"/>
          <w:szCs w:val="6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0"/>
        <w:gridCol w:w="3614"/>
        <w:gridCol w:w="70"/>
      </w:tblGrid>
      <w:tr w:rsidR="00BF1E14" w:rsidRPr="00C7767B" w14:paraId="08E3814E" w14:textId="77777777" w:rsidTr="00BF1E14">
        <w:trPr>
          <w:trHeight w:val="240"/>
        </w:trPr>
        <w:tc>
          <w:tcPr>
            <w:tcW w:w="3031" w:type="pct"/>
            <w:vAlign w:val="bottom"/>
          </w:tcPr>
          <w:p w14:paraId="45D04297" w14:textId="77777777" w:rsidR="00BF1E14" w:rsidRPr="00C7767B" w:rsidRDefault="00BF1E14" w:rsidP="00BF1E14">
            <w:pPr>
              <w:ind w:firstLine="0"/>
            </w:pPr>
            <w:r w:rsidRPr="00C7767B">
              <w:t>Нуждаюсь в социальных услугах (государственных (муниципальных) услугах</w:t>
            </w:r>
            <w:r w:rsidRPr="00C7767B">
              <w:rPr>
                <w:vertAlign w:val="superscript"/>
              </w:rPr>
              <w:t>5</w:t>
            </w:r>
            <w:r w:rsidRPr="00C7767B">
              <w:t>):</w:t>
            </w:r>
          </w:p>
        </w:tc>
        <w:tc>
          <w:tcPr>
            <w:tcW w:w="1969" w:type="pct"/>
            <w:gridSpan w:val="2"/>
            <w:tcBorders>
              <w:bottom w:val="single" w:sz="4" w:space="0" w:color="auto"/>
            </w:tcBorders>
            <w:vAlign w:val="bottom"/>
          </w:tcPr>
          <w:p w14:paraId="61976AA7" w14:textId="77777777" w:rsidR="00BF1E14" w:rsidRPr="00C7767B" w:rsidRDefault="00BF1E14" w:rsidP="007B6710">
            <w:pPr>
              <w:jc w:val="center"/>
            </w:pPr>
          </w:p>
        </w:tc>
      </w:tr>
      <w:tr w:rsidR="00BF1E14" w:rsidRPr="006E4B2C" w14:paraId="3C3E7B7A" w14:textId="77777777" w:rsidTr="00BF1E14">
        <w:tc>
          <w:tcPr>
            <w:tcW w:w="3031" w:type="pct"/>
            <w:vAlign w:val="bottom"/>
          </w:tcPr>
          <w:p w14:paraId="1AE451C0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1969" w:type="pct"/>
            <w:gridSpan w:val="2"/>
            <w:vAlign w:val="bottom"/>
          </w:tcPr>
          <w:p w14:paraId="4420E002" w14:textId="77777777" w:rsidR="00BF1E14" w:rsidRPr="006E4B2C" w:rsidRDefault="00BF1E14" w:rsidP="00BF1E14">
            <w:pPr>
              <w:ind w:firstLine="0"/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>(указываются желаемые</w:t>
            </w:r>
            <w:proofErr w:type="gramEnd"/>
          </w:p>
        </w:tc>
      </w:tr>
      <w:tr w:rsidR="00BF1E14" w:rsidRPr="00C7767B" w14:paraId="29EBC66D" w14:textId="77777777" w:rsidTr="00BF1E14">
        <w:trPr>
          <w:trHeight w:val="240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bottom"/>
          </w:tcPr>
          <w:p w14:paraId="4413CD7D" w14:textId="77777777" w:rsidR="00BF1E14" w:rsidRPr="00C7767B" w:rsidRDefault="00BF1E14" w:rsidP="007B6710">
            <w:pPr>
              <w:jc w:val="center"/>
            </w:pPr>
          </w:p>
        </w:tc>
        <w:tc>
          <w:tcPr>
            <w:tcW w:w="37" w:type="pct"/>
            <w:vAlign w:val="bottom"/>
          </w:tcPr>
          <w:p w14:paraId="46BF09E7" w14:textId="77777777" w:rsidR="00BF1E14" w:rsidRPr="00C7767B" w:rsidRDefault="00BF1E14" w:rsidP="007B6710">
            <w:pPr>
              <w:jc w:val="right"/>
            </w:pPr>
            <w:r w:rsidRPr="00C7767B">
              <w:t>.</w:t>
            </w:r>
          </w:p>
        </w:tc>
      </w:tr>
      <w:tr w:rsidR="00BF1E14" w:rsidRPr="006E4B2C" w14:paraId="2899E58C" w14:textId="77777777" w:rsidTr="00BF1E14">
        <w:tc>
          <w:tcPr>
            <w:tcW w:w="4963" w:type="pct"/>
            <w:gridSpan w:val="2"/>
            <w:vAlign w:val="bottom"/>
          </w:tcPr>
          <w:p w14:paraId="5527FF77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  <w:r w:rsidRPr="00C7767B">
              <w:rPr>
                <w:sz w:val="14"/>
                <w:szCs w:val="14"/>
              </w:rPr>
              <w:t xml:space="preserve">социальные услуги </w:t>
            </w:r>
            <w:r>
              <w:rPr>
                <w:sz w:val="14"/>
                <w:szCs w:val="14"/>
              </w:rPr>
              <w:t>(</w:t>
            </w:r>
            <w:r w:rsidRPr="00C7767B">
              <w:rPr>
                <w:sz w:val="14"/>
                <w:szCs w:val="14"/>
              </w:rPr>
              <w:t>госуда</w:t>
            </w:r>
            <w:r>
              <w:rPr>
                <w:sz w:val="14"/>
                <w:szCs w:val="14"/>
              </w:rPr>
              <w:t>рственные (муниципальные) услуги</w:t>
            </w:r>
            <w:r w:rsidRPr="00C7767B">
              <w:rPr>
                <w:sz w:val="14"/>
                <w:szCs w:val="14"/>
                <w:vertAlign w:val="superscript"/>
              </w:rPr>
              <w:t>5</w:t>
            </w:r>
            <w:r w:rsidRPr="00C7767B">
              <w:rPr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 xml:space="preserve"> и периодичность их предоставления)</w:t>
            </w:r>
          </w:p>
        </w:tc>
        <w:tc>
          <w:tcPr>
            <w:tcW w:w="37" w:type="pct"/>
            <w:vAlign w:val="bottom"/>
          </w:tcPr>
          <w:p w14:paraId="7A805716" w14:textId="77777777" w:rsidR="00BF1E14" w:rsidRPr="006E4B2C" w:rsidRDefault="00BF1E14" w:rsidP="007B6710">
            <w:pPr>
              <w:jc w:val="right"/>
              <w:rPr>
                <w:sz w:val="14"/>
                <w:szCs w:val="14"/>
              </w:rPr>
            </w:pPr>
          </w:p>
        </w:tc>
      </w:tr>
    </w:tbl>
    <w:p w14:paraId="3307FDC2" w14:textId="77777777" w:rsidR="00BF1E14" w:rsidRPr="00524D95" w:rsidRDefault="00BF1E14" w:rsidP="00BF1E14">
      <w:pPr>
        <w:rPr>
          <w:sz w:val="12"/>
          <w:szCs w:val="12"/>
        </w:rPr>
      </w:pPr>
    </w:p>
    <w:p w14:paraId="549EC368" w14:textId="77777777" w:rsidR="00BF1E14" w:rsidRPr="00C7767B" w:rsidRDefault="00BF1E14" w:rsidP="00BF1E14">
      <w:pPr>
        <w:ind w:firstLine="0"/>
        <w:rPr>
          <w:sz w:val="2"/>
          <w:szCs w:val="2"/>
        </w:rPr>
      </w:pPr>
      <w:r w:rsidRPr="00C7767B">
        <w:t>В предоставлении социальных услуг (государственных (муниципальных) услуг</w:t>
      </w:r>
      <w:r w:rsidRPr="00C7767B">
        <w:rPr>
          <w:vertAlign w:val="superscript"/>
        </w:rPr>
        <w:t>5</w:t>
      </w:r>
      <w:r w:rsidRPr="00C7767B">
        <w:t>) нуждаюсь</w:t>
      </w:r>
      <w:r w:rsidRPr="00C7767B">
        <w:br/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09"/>
        <w:gridCol w:w="5175"/>
        <w:gridCol w:w="70"/>
      </w:tblGrid>
      <w:tr w:rsidR="00BF1E14" w:rsidRPr="00C7767B" w14:paraId="1D72CDB9" w14:textId="77777777" w:rsidTr="00BF1E14">
        <w:trPr>
          <w:trHeight w:val="240"/>
        </w:trPr>
        <w:tc>
          <w:tcPr>
            <w:tcW w:w="2197" w:type="pct"/>
            <w:vAlign w:val="bottom"/>
          </w:tcPr>
          <w:p w14:paraId="69BB5501" w14:textId="77777777" w:rsidR="00BF1E14" w:rsidRPr="00C7767B" w:rsidRDefault="00BF1E14" w:rsidP="00BF1E14">
            <w:pPr>
              <w:ind w:firstLine="0"/>
            </w:pPr>
            <w:r w:rsidRPr="00C7767B">
              <w:lastRenderedPageBreak/>
              <w:t>по следующим обстоятельствам</w:t>
            </w:r>
            <w:r w:rsidRPr="00C7767B">
              <w:rPr>
                <w:rStyle w:val="af8"/>
              </w:rPr>
              <w:footnoteReference w:customMarkFollows="1" w:id="2"/>
              <w:t>2</w:t>
            </w:r>
            <w:r w:rsidRPr="00C7767B">
              <w:t>:</w:t>
            </w:r>
          </w:p>
        </w:tc>
        <w:tc>
          <w:tcPr>
            <w:tcW w:w="2803" w:type="pct"/>
            <w:gridSpan w:val="2"/>
            <w:tcBorders>
              <w:bottom w:val="single" w:sz="4" w:space="0" w:color="auto"/>
            </w:tcBorders>
            <w:vAlign w:val="bottom"/>
          </w:tcPr>
          <w:p w14:paraId="52B8FA9A" w14:textId="77777777" w:rsidR="00BF1E14" w:rsidRPr="00C7767B" w:rsidRDefault="00BF1E14" w:rsidP="007B6710">
            <w:pPr>
              <w:jc w:val="center"/>
            </w:pPr>
          </w:p>
        </w:tc>
      </w:tr>
      <w:tr w:rsidR="00BF1E14" w:rsidRPr="006E4B2C" w14:paraId="735D483D" w14:textId="77777777" w:rsidTr="00BF1E14">
        <w:tc>
          <w:tcPr>
            <w:tcW w:w="2197" w:type="pct"/>
            <w:vAlign w:val="bottom"/>
          </w:tcPr>
          <w:p w14:paraId="584AFBA3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03" w:type="pct"/>
            <w:gridSpan w:val="2"/>
            <w:vAlign w:val="bottom"/>
          </w:tcPr>
          <w:p w14:paraId="4FA4765A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  <w:proofErr w:type="gramStart"/>
            <w:r>
              <w:rPr>
                <w:sz w:val="14"/>
                <w:szCs w:val="14"/>
              </w:rPr>
              <w:t xml:space="preserve">(указываются </w:t>
            </w:r>
            <w:r w:rsidRPr="00C7767B">
              <w:rPr>
                <w:sz w:val="14"/>
                <w:szCs w:val="14"/>
              </w:rPr>
              <w:t>обстоятельства, которые ухудшают</w:t>
            </w:r>
            <w:proofErr w:type="gramEnd"/>
          </w:p>
        </w:tc>
      </w:tr>
      <w:tr w:rsidR="00BF1E14" w:rsidRPr="00C7767B" w14:paraId="045E8F7A" w14:textId="77777777" w:rsidTr="00BF1E14">
        <w:trPr>
          <w:trHeight w:val="240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bottom"/>
          </w:tcPr>
          <w:p w14:paraId="5CA93B6D" w14:textId="77777777" w:rsidR="00BF1E14" w:rsidRPr="00C7767B" w:rsidRDefault="00BF1E14" w:rsidP="007B6710">
            <w:pPr>
              <w:jc w:val="center"/>
            </w:pPr>
          </w:p>
        </w:tc>
        <w:tc>
          <w:tcPr>
            <w:tcW w:w="37" w:type="pct"/>
            <w:vAlign w:val="bottom"/>
          </w:tcPr>
          <w:p w14:paraId="6359BAC2" w14:textId="77777777" w:rsidR="00BF1E14" w:rsidRPr="00C7767B" w:rsidRDefault="00BF1E14" w:rsidP="007B6710">
            <w:pPr>
              <w:jc w:val="right"/>
            </w:pPr>
            <w:r w:rsidRPr="00C7767B">
              <w:t>.</w:t>
            </w:r>
          </w:p>
        </w:tc>
      </w:tr>
      <w:tr w:rsidR="00BF1E14" w:rsidRPr="006E4B2C" w14:paraId="1ABBB99E" w14:textId="77777777" w:rsidTr="00BF1E14">
        <w:tc>
          <w:tcPr>
            <w:tcW w:w="4963" w:type="pct"/>
            <w:gridSpan w:val="2"/>
            <w:vAlign w:val="bottom"/>
          </w:tcPr>
          <w:p w14:paraId="3AB2FD7C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или могут ухудшить условия жизнедеятельности гражданина)</w:t>
            </w:r>
          </w:p>
        </w:tc>
        <w:tc>
          <w:tcPr>
            <w:tcW w:w="37" w:type="pct"/>
            <w:vAlign w:val="bottom"/>
          </w:tcPr>
          <w:p w14:paraId="7FB3406E" w14:textId="77777777" w:rsidR="00BF1E14" w:rsidRPr="006E4B2C" w:rsidRDefault="00BF1E14" w:rsidP="007B6710">
            <w:pPr>
              <w:jc w:val="right"/>
              <w:rPr>
                <w:sz w:val="14"/>
                <w:szCs w:val="14"/>
              </w:rPr>
            </w:pPr>
          </w:p>
        </w:tc>
      </w:tr>
    </w:tbl>
    <w:p w14:paraId="2ECCAD67" w14:textId="77777777" w:rsidR="00BF1E14" w:rsidRPr="00524D95" w:rsidRDefault="00BF1E14" w:rsidP="00BF1E14">
      <w:pPr>
        <w:rPr>
          <w:sz w:val="12"/>
          <w:szCs w:val="12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97"/>
        <w:gridCol w:w="3644"/>
        <w:gridCol w:w="5343"/>
        <w:gridCol w:w="70"/>
      </w:tblGrid>
      <w:tr w:rsidR="00BF1E14" w:rsidRPr="00C7767B" w14:paraId="287D88B8" w14:textId="77777777" w:rsidTr="00BF1E14">
        <w:trPr>
          <w:trHeight w:val="240"/>
        </w:trPr>
        <w:tc>
          <w:tcPr>
            <w:tcW w:w="2107" w:type="pct"/>
            <w:gridSpan w:val="2"/>
            <w:vAlign w:val="bottom"/>
          </w:tcPr>
          <w:p w14:paraId="7D251B6F" w14:textId="77777777" w:rsidR="00BF1E14" w:rsidRPr="00C7767B" w:rsidRDefault="00BF1E14" w:rsidP="00BF1E14">
            <w:pPr>
              <w:ind w:firstLine="0"/>
            </w:pPr>
            <w:r w:rsidRPr="00C7767B">
              <w:t>Условия проживания и состав семьи:</w:t>
            </w:r>
          </w:p>
        </w:tc>
        <w:tc>
          <w:tcPr>
            <w:tcW w:w="2893" w:type="pct"/>
            <w:gridSpan w:val="2"/>
            <w:tcBorders>
              <w:bottom w:val="single" w:sz="4" w:space="0" w:color="auto"/>
            </w:tcBorders>
            <w:vAlign w:val="bottom"/>
          </w:tcPr>
          <w:p w14:paraId="139A7B6C" w14:textId="77777777" w:rsidR="00BF1E14" w:rsidRPr="00C7767B" w:rsidRDefault="00BF1E14" w:rsidP="007B6710">
            <w:pPr>
              <w:jc w:val="center"/>
            </w:pPr>
          </w:p>
        </w:tc>
      </w:tr>
      <w:tr w:rsidR="00BF1E14" w:rsidRPr="006E4B2C" w14:paraId="4FB3ABE6" w14:textId="77777777" w:rsidTr="00BF1E14">
        <w:trPr>
          <w:gridBefore w:val="1"/>
          <w:wBefore w:w="159" w:type="pct"/>
        </w:trPr>
        <w:tc>
          <w:tcPr>
            <w:tcW w:w="1948" w:type="pct"/>
            <w:vAlign w:val="bottom"/>
          </w:tcPr>
          <w:p w14:paraId="72F2D44E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</w:p>
        </w:tc>
        <w:tc>
          <w:tcPr>
            <w:tcW w:w="2893" w:type="pct"/>
            <w:gridSpan w:val="2"/>
            <w:vAlign w:val="bottom"/>
          </w:tcPr>
          <w:p w14:paraId="68C7AFE4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(указываются условия проживания и состав семьи)</w:t>
            </w:r>
          </w:p>
        </w:tc>
      </w:tr>
      <w:tr w:rsidR="00BF1E14" w:rsidRPr="00C7767B" w14:paraId="339A60B0" w14:textId="77777777" w:rsidTr="00BF1E14">
        <w:trPr>
          <w:trHeight w:val="240"/>
        </w:trPr>
        <w:tc>
          <w:tcPr>
            <w:tcW w:w="4963" w:type="pct"/>
            <w:gridSpan w:val="3"/>
            <w:tcBorders>
              <w:bottom w:val="single" w:sz="4" w:space="0" w:color="auto"/>
            </w:tcBorders>
            <w:vAlign w:val="bottom"/>
          </w:tcPr>
          <w:p w14:paraId="3AD669E0" w14:textId="77777777" w:rsidR="00BF1E14" w:rsidRPr="00C7767B" w:rsidRDefault="00BF1E14" w:rsidP="007B6710">
            <w:pPr>
              <w:jc w:val="center"/>
            </w:pPr>
          </w:p>
        </w:tc>
        <w:tc>
          <w:tcPr>
            <w:tcW w:w="37" w:type="pct"/>
            <w:vAlign w:val="bottom"/>
          </w:tcPr>
          <w:p w14:paraId="4EA88F9D" w14:textId="77777777" w:rsidR="00BF1E14" w:rsidRPr="00C7767B" w:rsidRDefault="00BF1E14" w:rsidP="007B6710">
            <w:pPr>
              <w:jc w:val="right"/>
            </w:pPr>
            <w:r w:rsidRPr="00C7767B">
              <w:t>.</w:t>
            </w:r>
          </w:p>
        </w:tc>
      </w:tr>
    </w:tbl>
    <w:p w14:paraId="447C13EF" w14:textId="77777777" w:rsidR="00BF1E14" w:rsidRPr="003E0638" w:rsidRDefault="00BF1E14" w:rsidP="00BF1E14">
      <w:pPr>
        <w:ind w:firstLine="340"/>
        <w:jc w:val="both"/>
        <w:rPr>
          <w:sz w:val="2"/>
          <w:szCs w:val="2"/>
        </w:rPr>
      </w:pPr>
    </w:p>
    <w:p w14:paraId="6715830D" w14:textId="65A60287" w:rsidR="00BF1E14" w:rsidRPr="00C7767B" w:rsidRDefault="00BF1E14" w:rsidP="00EC28FB">
      <w:pPr>
        <w:ind w:firstLine="0"/>
        <w:jc w:val="both"/>
        <w:rPr>
          <w:sz w:val="2"/>
          <w:szCs w:val="2"/>
        </w:rPr>
      </w:pPr>
      <w:r w:rsidRPr="00C7767B">
        <w:t>Сведения о доходе, учитываемые для расчета величины среднедушевого дохода получател</w:t>
      </w:r>
      <w:proofErr w:type="gramStart"/>
      <w:r w:rsidRPr="00C7767B">
        <w:t>я(</w:t>
      </w:r>
      <w:proofErr w:type="gramEnd"/>
      <w:r w:rsidRPr="00C7767B">
        <w:t>ей)</w:t>
      </w:r>
      <w:r w:rsidR="00EC28FB" w:rsidRPr="00EC28FB">
        <w:t xml:space="preserve"> </w:t>
      </w:r>
      <w:r w:rsidR="00EC28FB" w:rsidRPr="00C7767B">
        <w:t>социальных услуг (государственных (муниципальных) услуг</w:t>
      </w:r>
      <w:r w:rsidR="00EC28FB" w:rsidRPr="00C7767B">
        <w:rPr>
          <w:vertAlign w:val="superscript"/>
        </w:rPr>
        <w:t>5</w:t>
      </w:r>
      <w:r w:rsidR="00EC28FB" w:rsidRPr="00C7767B">
        <w:t>):</w:t>
      </w:r>
      <w:r w:rsidR="00EC28FB" w:rsidRPr="00C7767B">
        <w:rPr>
          <w:rStyle w:val="af8"/>
        </w:rPr>
        <w:footnoteReference w:customMarkFollows="1" w:id="3"/>
        <w:t>3</w:t>
      </w: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"/>
        <w:gridCol w:w="9143"/>
        <w:gridCol w:w="70"/>
      </w:tblGrid>
      <w:tr w:rsidR="00BF1E14" w:rsidRPr="00C7767B" w14:paraId="3762CC62" w14:textId="77777777" w:rsidTr="00EC28FB">
        <w:trPr>
          <w:trHeight w:val="240"/>
        </w:trPr>
        <w:tc>
          <w:tcPr>
            <w:tcW w:w="76" w:type="pct"/>
            <w:vAlign w:val="bottom"/>
          </w:tcPr>
          <w:p w14:paraId="3F5171A6" w14:textId="57F66AC6" w:rsidR="00BF1E14" w:rsidRPr="00C7767B" w:rsidRDefault="00BF1E14" w:rsidP="00EC28FB">
            <w:pPr>
              <w:ind w:firstLine="0"/>
            </w:pPr>
          </w:p>
        </w:tc>
        <w:tc>
          <w:tcPr>
            <w:tcW w:w="4924" w:type="pct"/>
            <w:gridSpan w:val="2"/>
            <w:tcBorders>
              <w:bottom w:val="single" w:sz="4" w:space="0" w:color="auto"/>
            </w:tcBorders>
            <w:vAlign w:val="bottom"/>
          </w:tcPr>
          <w:p w14:paraId="3281C4AC" w14:textId="77777777" w:rsidR="00BF1E14" w:rsidRPr="00C7767B" w:rsidRDefault="00BF1E14" w:rsidP="007B6710">
            <w:pPr>
              <w:jc w:val="center"/>
            </w:pPr>
          </w:p>
        </w:tc>
      </w:tr>
      <w:tr w:rsidR="00BF1E14" w:rsidRPr="00C7767B" w14:paraId="27CC03BB" w14:textId="77777777" w:rsidTr="00EC28FB">
        <w:trPr>
          <w:trHeight w:val="240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bottom"/>
          </w:tcPr>
          <w:p w14:paraId="64479388" w14:textId="77777777" w:rsidR="00BF1E14" w:rsidRPr="00C7767B" w:rsidRDefault="00BF1E14" w:rsidP="007B6710">
            <w:pPr>
              <w:jc w:val="center"/>
            </w:pPr>
          </w:p>
        </w:tc>
        <w:tc>
          <w:tcPr>
            <w:tcW w:w="37" w:type="pct"/>
            <w:vAlign w:val="bottom"/>
          </w:tcPr>
          <w:p w14:paraId="28F3B0A2" w14:textId="77777777" w:rsidR="00BF1E14" w:rsidRPr="00C7767B" w:rsidRDefault="00BF1E14" w:rsidP="007B6710">
            <w:pPr>
              <w:jc w:val="right"/>
            </w:pPr>
            <w:r w:rsidRPr="00C7767B">
              <w:t>.</w:t>
            </w:r>
          </w:p>
        </w:tc>
      </w:tr>
    </w:tbl>
    <w:p w14:paraId="58B7DE58" w14:textId="77777777" w:rsidR="00BF1E14" w:rsidRDefault="00BF1E14" w:rsidP="00BF1E14">
      <w:pPr>
        <w:rPr>
          <w:sz w:val="12"/>
          <w:szCs w:val="12"/>
        </w:rPr>
      </w:pPr>
    </w:p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03"/>
        <w:gridCol w:w="2481"/>
        <w:gridCol w:w="70"/>
      </w:tblGrid>
      <w:tr w:rsidR="00BF1E14" w:rsidRPr="00C7767B" w14:paraId="44939B5E" w14:textId="77777777" w:rsidTr="00EC28FB">
        <w:trPr>
          <w:trHeight w:val="240"/>
        </w:trPr>
        <w:tc>
          <w:tcPr>
            <w:tcW w:w="3637" w:type="pct"/>
            <w:vAlign w:val="bottom"/>
          </w:tcPr>
          <w:p w14:paraId="20D9C5C4" w14:textId="77777777" w:rsidR="00BF1E14" w:rsidRPr="00C7767B" w:rsidRDefault="00BF1E14" w:rsidP="00EC28FB">
            <w:pPr>
              <w:ind w:firstLine="0"/>
            </w:pPr>
            <w:r>
              <w:t>Сведения о доходах прошу с моего согласия запросить</w:t>
            </w:r>
          </w:p>
        </w:tc>
        <w:tc>
          <w:tcPr>
            <w:tcW w:w="1363" w:type="pct"/>
            <w:gridSpan w:val="2"/>
            <w:tcBorders>
              <w:bottom w:val="single" w:sz="4" w:space="0" w:color="auto"/>
            </w:tcBorders>
            <w:vAlign w:val="bottom"/>
          </w:tcPr>
          <w:p w14:paraId="5D84A3FA" w14:textId="77777777" w:rsidR="00BF1E14" w:rsidRPr="00C7767B" w:rsidRDefault="00BF1E14" w:rsidP="007B6710">
            <w:pPr>
              <w:jc w:val="center"/>
            </w:pPr>
          </w:p>
        </w:tc>
      </w:tr>
      <w:tr w:rsidR="00BF1E14" w:rsidRPr="00C7767B" w14:paraId="0EBC4F3B" w14:textId="77777777" w:rsidTr="00EC28FB">
        <w:trPr>
          <w:trHeight w:val="240"/>
        </w:trPr>
        <w:tc>
          <w:tcPr>
            <w:tcW w:w="4963" w:type="pct"/>
            <w:gridSpan w:val="2"/>
            <w:tcBorders>
              <w:bottom w:val="single" w:sz="4" w:space="0" w:color="auto"/>
            </w:tcBorders>
            <w:vAlign w:val="bottom"/>
          </w:tcPr>
          <w:p w14:paraId="6DBC2E0D" w14:textId="77777777" w:rsidR="00BF1E14" w:rsidRPr="00C7767B" w:rsidRDefault="00BF1E14" w:rsidP="007B6710">
            <w:pPr>
              <w:jc w:val="center"/>
            </w:pPr>
          </w:p>
        </w:tc>
        <w:tc>
          <w:tcPr>
            <w:tcW w:w="37" w:type="pct"/>
            <w:vAlign w:val="bottom"/>
          </w:tcPr>
          <w:p w14:paraId="673F9ECF" w14:textId="77777777" w:rsidR="00BF1E14" w:rsidRPr="00C7767B" w:rsidRDefault="00BF1E14" w:rsidP="007B6710">
            <w:pPr>
              <w:jc w:val="right"/>
            </w:pPr>
            <w:r w:rsidRPr="00C7767B">
              <w:t>.</w:t>
            </w:r>
          </w:p>
        </w:tc>
      </w:tr>
      <w:tr w:rsidR="00BF1E14" w:rsidRPr="008B193A" w14:paraId="5593005F" w14:textId="77777777" w:rsidTr="00EC28FB">
        <w:tc>
          <w:tcPr>
            <w:tcW w:w="4963" w:type="pct"/>
            <w:gridSpan w:val="2"/>
            <w:tcBorders>
              <w:top w:val="single" w:sz="4" w:space="0" w:color="auto"/>
            </w:tcBorders>
            <w:vAlign w:val="bottom"/>
          </w:tcPr>
          <w:p w14:paraId="693850B7" w14:textId="77777777" w:rsidR="00BF1E14" w:rsidRPr="008B193A" w:rsidRDefault="00BF1E14" w:rsidP="007B6710">
            <w:pPr>
              <w:jc w:val="center"/>
              <w:rPr>
                <w:sz w:val="14"/>
                <w:szCs w:val="14"/>
              </w:rPr>
            </w:pPr>
            <w:r w:rsidRPr="008B193A">
              <w:rPr>
                <w:sz w:val="14"/>
                <w:szCs w:val="14"/>
              </w:rPr>
              <w:t>(указываются органы (организации), владеющие сведениями о доходах гражданина)</w:t>
            </w:r>
          </w:p>
        </w:tc>
        <w:tc>
          <w:tcPr>
            <w:tcW w:w="37" w:type="pct"/>
            <w:vAlign w:val="bottom"/>
          </w:tcPr>
          <w:p w14:paraId="307D64DB" w14:textId="77777777" w:rsidR="00BF1E14" w:rsidRPr="008B193A" w:rsidRDefault="00BF1E14" w:rsidP="007B6710">
            <w:pPr>
              <w:jc w:val="right"/>
              <w:rPr>
                <w:sz w:val="14"/>
                <w:szCs w:val="14"/>
              </w:rPr>
            </w:pPr>
          </w:p>
        </w:tc>
      </w:tr>
    </w:tbl>
    <w:p w14:paraId="03821C0D" w14:textId="77777777" w:rsidR="00BF1E14" w:rsidRPr="00524D95" w:rsidRDefault="00BF1E14" w:rsidP="00BF1E14">
      <w:pPr>
        <w:rPr>
          <w:sz w:val="12"/>
          <w:szCs w:val="12"/>
        </w:rPr>
      </w:pPr>
    </w:p>
    <w:p w14:paraId="317AC28A" w14:textId="77777777" w:rsidR="00BF1E14" w:rsidRPr="00C7767B" w:rsidRDefault="00BF1E14" w:rsidP="00EC28FB">
      <w:r w:rsidRPr="00C7767B">
        <w:t>Достоверность и полноту настоящих сведений подтверждаю.</w:t>
      </w:r>
    </w:p>
    <w:p w14:paraId="4D85FB3A" w14:textId="77777777" w:rsidR="00BF1E14" w:rsidRPr="00C7767B" w:rsidRDefault="00BF1E14" w:rsidP="00EC28FB">
      <w:pPr>
        <w:jc w:val="both"/>
      </w:pPr>
      <w:r w:rsidRPr="00C7767B">
        <w:t xml:space="preserve">На обработку персональных данных о себе в соответствии со статьей 9 Федерального закона от 27 июля </w:t>
      </w:r>
      <w:smartTag w:uri="urn:schemas-microsoft-com:office:smarttags" w:element="metricconverter">
        <w:smartTagPr>
          <w:attr w:name="ProductID" w:val="2006 г"/>
        </w:smartTagPr>
        <w:r w:rsidRPr="00C7767B">
          <w:t>2006 г</w:t>
        </w:r>
      </w:smartTag>
      <w:r w:rsidRPr="00C7767B">
        <w:t>. № 152-ФЗ «О персональных данных»</w:t>
      </w:r>
      <w:r w:rsidRPr="00C7767B">
        <w:rPr>
          <w:rStyle w:val="af8"/>
        </w:rPr>
        <w:footnoteReference w:customMarkFollows="1" w:id="4"/>
        <w:t>4</w:t>
      </w:r>
      <w:r w:rsidRPr="00C7767B">
        <w:t xml:space="preserve"> для включения в регистр получателей социальных услуг (реестр получателей социального сертификата на получение государственной (муниципальной) услуги </w:t>
      </w:r>
      <w:proofErr w:type="gramStart"/>
      <w:r w:rsidRPr="00C7767B">
        <w:t>в</w:t>
      </w:r>
      <w:proofErr w:type="gramEnd"/>
      <w:r w:rsidRPr="00C7767B">
        <w:t> социальной сфере</w:t>
      </w:r>
      <w:r w:rsidRPr="00C7767B">
        <w:rPr>
          <w:vertAlign w:val="superscript"/>
        </w:rPr>
        <w:t>5</w:t>
      </w:r>
      <w:r w:rsidRPr="00C7767B">
        <w:t>):</w:t>
      </w:r>
    </w:p>
    <w:tbl>
      <w:tblPr>
        <w:tblStyle w:val="a7"/>
        <w:tblW w:w="4339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164"/>
        <w:gridCol w:w="175"/>
      </w:tblGrid>
      <w:tr w:rsidR="00BF1E14" w:rsidRPr="00C7767B" w14:paraId="2EBC9B37" w14:textId="77777777" w:rsidTr="007B6710">
        <w:trPr>
          <w:trHeight w:val="240"/>
        </w:trPr>
        <w:tc>
          <w:tcPr>
            <w:tcW w:w="4164" w:type="dxa"/>
            <w:tcBorders>
              <w:bottom w:val="single" w:sz="4" w:space="0" w:color="auto"/>
            </w:tcBorders>
            <w:vAlign w:val="bottom"/>
          </w:tcPr>
          <w:p w14:paraId="2803CAC5" w14:textId="77777777" w:rsidR="00BF1E14" w:rsidRPr="00C7767B" w:rsidRDefault="00BF1E14" w:rsidP="007B6710">
            <w:pPr>
              <w:jc w:val="center"/>
            </w:pPr>
          </w:p>
        </w:tc>
        <w:tc>
          <w:tcPr>
            <w:tcW w:w="175" w:type="dxa"/>
            <w:vAlign w:val="bottom"/>
          </w:tcPr>
          <w:p w14:paraId="3486B438" w14:textId="77777777" w:rsidR="00BF1E14" w:rsidRPr="00C7767B" w:rsidRDefault="00BF1E14" w:rsidP="007B6710">
            <w:r w:rsidRPr="00C7767B">
              <w:t>.</w:t>
            </w:r>
          </w:p>
        </w:tc>
      </w:tr>
      <w:tr w:rsidR="00BF1E14" w:rsidRPr="006E4B2C" w14:paraId="4C94FBA9" w14:textId="77777777" w:rsidTr="007B6710">
        <w:tc>
          <w:tcPr>
            <w:tcW w:w="4164" w:type="dxa"/>
            <w:vAlign w:val="bottom"/>
          </w:tcPr>
          <w:p w14:paraId="149B62C7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</w:t>
            </w:r>
            <w:proofErr w:type="gramStart"/>
            <w:r>
              <w:rPr>
                <w:sz w:val="14"/>
                <w:szCs w:val="14"/>
              </w:rPr>
              <w:t>согласен</w:t>
            </w:r>
            <w:proofErr w:type="gramEnd"/>
            <w:r>
              <w:rPr>
                <w:sz w:val="14"/>
                <w:szCs w:val="14"/>
              </w:rPr>
              <w:t>/не согласен)</w:t>
            </w:r>
          </w:p>
        </w:tc>
        <w:tc>
          <w:tcPr>
            <w:tcW w:w="175" w:type="dxa"/>
            <w:vAlign w:val="bottom"/>
          </w:tcPr>
          <w:p w14:paraId="28291EF2" w14:textId="77777777" w:rsidR="00BF1E14" w:rsidRPr="006E4B2C" w:rsidRDefault="00BF1E14" w:rsidP="007B6710">
            <w:pPr>
              <w:jc w:val="center"/>
              <w:rPr>
                <w:sz w:val="14"/>
                <w:szCs w:val="14"/>
              </w:rPr>
            </w:pPr>
          </w:p>
        </w:tc>
      </w:tr>
    </w:tbl>
    <w:p w14:paraId="0A8762C2" w14:textId="77777777" w:rsidR="00BF1E14" w:rsidRPr="003E0638" w:rsidRDefault="00BF1E14" w:rsidP="00BF1E14"/>
    <w:p w14:paraId="06E45039" w14:textId="77777777" w:rsidR="00BF1E14" w:rsidRPr="003E0638" w:rsidRDefault="00BF1E14" w:rsidP="00BF1E14"/>
    <w:p w14:paraId="7FE64078" w14:textId="77777777" w:rsidR="00BF1E14" w:rsidRPr="003E0638" w:rsidRDefault="00BF1E14" w:rsidP="00BF1E14"/>
    <w:tbl>
      <w:tblPr>
        <w:tblStyle w:val="a7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8"/>
        <w:gridCol w:w="195"/>
        <w:gridCol w:w="3687"/>
        <w:gridCol w:w="1515"/>
        <w:gridCol w:w="167"/>
        <w:gridCol w:w="412"/>
        <w:gridCol w:w="206"/>
        <w:gridCol w:w="1813"/>
        <w:gridCol w:w="191"/>
      </w:tblGrid>
      <w:tr w:rsidR="00BF1E14" w:rsidRPr="00C7767B" w14:paraId="05E03ECB" w14:textId="77777777" w:rsidTr="00BF1E14">
        <w:trPr>
          <w:trHeight w:val="240"/>
        </w:trPr>
        <w:tc>
          <w:tcPr>
            <w:tcW w:w="625" w:type="pct"/>
            <w:tcBorders>
              <w:bottom w:val="single" w:sz="4" w:space="0" w:color="auto"/>
            </w:tcBorders>
            <w:vAlign w:val="bottom"/>
          </w:tcPr>
          <w:p w14:paraId="3F442A6A" w14:textId="77777777" w:rsidR="00BF1E14" w:rsidRPr="00C7767B" w:rsidRDefault="00BF1E14" w:rsidP="00865263">
            <w:pPr>
              <w:ind w:firstLine="0"/>
              <w:jc w:val="center"/>
            </w:pPr>
          </w:p>
        </w:tc>
        <w:tc>
          <w:tcPr>
            <w:tcW w:w="104" w:type="pct"/>
            <w:vAlign w:val="bottom"/>
          </w:tcPr>
          <w:p w14:paraId="351BF0DC" w14:textId="77777777" w:rsidR="00BF1E14" w:rsidRPr="00C7767B" w:rsidRDefault="00BF1E14" w:rsidP="00865263">
            <w:pPr>
              <w:ind w:firstLine="0"/>
              <w:jc w:val="right"/>
            </w:pPr>
            <w:r w:rsidRPr="00C7767B">
              <w:t>(</w:t>
            </w:r>
          </w:p>
        </w:tc>
        <w:tc>
          <w:tcPr>
            <w:tcW w:w="1971" w:type="pct"/>
            <w:tcBorders>
              <w:bottom w:val="single" w:sz="4" w:space="0" w:color="auto"/>
            </w:tcBorders>
            <w:vAlign w:val="bottom"/>
          </w:tcPr>
          <w:p w14:paraId="0BF40549" w14:textId="77777777" w:rsidR="00BF1E14" w:rsidRPr="00C7767B" w:rsidRDefault="00BF1E14" w:rsidP="00865263">
            <w:pPr>
              <w:ind w:firstLine="0"/>
              <w:jc w:val="center"/>
            </w:pPr>
          </w:p>
        </w:tc>
        <w:tc>
          <w:tcPr>
            <w:tcW w:w="810" w:type="pct"/>
            <w:vAlign w:val="bottom"/>
          </w:tcPr>
          <w:p w14:paraId="2B7B816F" w14:textId="77777777" w:rsidR="00BF1E14" w:rsidRPr="00C7767B" w:rsidRDefault="00BF1E14" w:rsidP="00865263">
            <w:pPr>
              <w:ind w:firstLine="0"/>
            </w:pPr>
            <w:r w:rsidRPr="00C7767B">
              <w:t>)</w:t>
            </w:r>
          </w:p>
        </w:tc>
        <w:tc>
          <w:tcPr>
            <w:tcW w:w="89" w:type="pct"/>
            <w:vAlign w:val="bottom"/>
          </w:tcPr>
          <w:p w14:paraId="3C2156D7" w14:textId="77777777" w:rsidR="00BF1E14" w:rsidRPr="00C7767B" w:rsidRDefault="00BF1E14" w:rsidP="00865263">
            <w:pPr>
              <w:ind w:firstLine="0"/>
              <w:jc w:val="right"/>
            </w:pPr>
            <w:r w:rsidRPr="00C7767B">
              <w:t>«</w:t>
            </w:r>
          </w:p>
        </w:tc>
        <w:tc>
          <w:tcPr>
            <w:tcW w:w="220" w:type="pct"/>
            <w:tcBorders>
              <w:bottom w:val="single" w:sz="4" w:space="0" w:color="auto"/>
            </w:tcBorders>
            <w:vAlign w:val="bottom"/>
          </w:tcPr>
          <w:p w14:paraId="660D55F0" w14:textId="77777777" w:rsidR="00BF1E14" w:rsidRPr="00C7767B" w:rsidRDefault="00BF1E14" w:rsidP="00865263">
            <w:pPr>
              <w:ind w:firstLine="0"/>
              <w:jc w:val="center"/>
            </w:pPr>
          </w:p>
        </w:tc>
        <w:tc>
          <w:tcPr>
            <w:tcW w:w="110" w:type="pct"/>
            <w:vAlign w:val="bottom"/>
          </w:tcPr>
          <w:p w14:paraId="28A6BE3E" w14:textId="77777777" w:rsidR="00BF1E14" w:rsidRPr="00C7767B" w:rsidRDefault="00BF1E14" w:rsidP="00865263">
            <w:pPr>
              <w:ind w:firstLine="0"/>
            </w:pPr>
            <w:r w:rsidRPr="00C7767B">
              <w:t>»</w:t>
            </w:r>
          </w:p>
        </w:tc>
        <w:tc>
          <w:tcPr>
            <w:tcW w:w="969" w:type="pct"/>
            <w:tcBorders>
              <w:bottom w:val="single" w:sz="4" w:space="0" w:color="auto"/>
            </w:tcBorders>
            <w:vAlign w:val="bottom"/>
          </w:tcPr>
          <w:p w14:paraId="1FDD1323" w14:textId="77777777" w:rsidR="00BF1E14" w:rsidRPr="00C7767B" w:rsidRDefault="00BF1E14" w:rsidP="00865263">
            <w:pPr>
              <w:ind w:firstLine="0"/>
              <w:jc w:val="center"/>
            </w:pPr>
          </w:p>
        </w:tc>
        <w:tc>
          <w:tcPr>
            <w:tcW w:w="103" w:type="pct"/>
            <w:vAlign w:val="bottom"/>
          </w:tcPr>
          <w:p w14:paraId="7F33EB8B" w14:textId="77777777" w:rsidR="00BF1E14" w:rsidRPr="00C7767B" w:rsidRDefault="00BF1E14" w:rsidP="00865263">
            <w:pPr>
              <w:ind w:firstLine="0"/>
              <w:jc w:val="right"/>
            </w:pPr>
            <w:proofErr w:type="gramStart"/>
            <w:r w:rsidRPr="00C7767B">
              <w:t>г</w:t>
            </w:r>
            <w:proofErr w:type="gramEnd"/>
            <w:r w:rsidRPr="00C7767B">
              <w:t>.</w:t>
            </w:r>
          </w:p>
        </w:tc>
      </w:tr>
      <w:tr w:rsidR="00BF1E14" w:rsidRPr="006E4B2C" w14:paraId="591DDE7E" w14:textId="77777777" w:rsidTr="00BF1E14">
        <w:tc>
          <w:tcPr>
            <w:tcW w:w="625" w:type="pct"/>
            <w:tcBorders>
              <w:top w:val="single" w:sz="4" w:space="0" w:color="auto"/>
            </w:tcBorders>
            <w:vAlign w:val="bottom"/>
          </w:tcPr>
          <w:p w14:paraId="06D598A3" w14:textId="77777777" w:rsidR="00BF1E14" w:rsidRPr="006E4B2C" w:rsidRDefault="00BF1E14" w:rsidP="00865263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(подпись)</w:t>
            </w:r>
          </w:p>
        </w:tc>
        <w:tc>
          <w:tcPr>
            <w:tcW w:w="104" w:type="pct"/>
            <w:vAlign w:val="bottom"/>
          </w:tcPr>
          <w:p w14:paraId="4B4D631B" w14:textId="77777777" w:rsidR="00BF1E14" w:rsidRPr="006E4B2C" w:rsidRDefault="00BF1E14" w:rsidP="00865263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971" w:type="pct"/>
            <w:tcBorders>
              <w:top w:val="single" w:sz="4" w:space="0" w:color="auto"/>
            </w:tcBorders>
            <w:vAlign w:val="bottom"/>
          </w:tcPr>
          <w:p w14:paraId="72DFDDFE" w14:textId="77777777" w:rsidR="00BF1E14" w:rsidRPr="006E4B2C" w:rsidRDefault="00BF1E14" w:rsidP="00865263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(Ф. И. О.)</w:t>
            </w:r>
          </w:p>
        </w:tc>
        <w:tc>
          <w:tcPr>
            <w:tcW w:w="810" w:type="pct"/>
            <w:vAlign w:val="bottom"/>
          </w:tcPr>
          <w:p w14:paraId="11545BA7" w14:textId="77777777" w:rsidR="00BF1E14" w:rsidRPr="006E4B2C" w:rsidRDefault="00BF1E14" w:rsidP="00865263">
            <w:pPr>
              <w:ind w:firstLine="0"/>
              <w:jc w:val="center"/>
              <w:rPr>
                <w:sz w:val="14"/>
                <w:szCs w:val="14"/>
              </w:rPr>
            </w:pPr>
          </w:p>
        </w:tc>
        <w:tc>
          <w:tcPr>
            <w:tcW w:w="1491" w:type="pct"/>
            <w:gridSpan w:val="5"/>
            <w:vAlign w:val="bottom"/>
          </w:tcPr>
          <w:p w14:paraId="6C4CCB3D" w14:textId="77777777" w:rsidR="00BF1E14" w:rsidRPr="006E4B2C" w:rsidRDefault="00BF1E14" w:rsidP="00865263">
            <w:pPr>
              <w:ind w:firstLine="0"/>
              <w:jc w:val="center"/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(дата заполнения заявления)</w:t>
            </w:r>
          </w:p>
        </w:tc>
      </w:tr>
    </w:tbl>
    <w:p w14:paraId="69ED6103" w14:textId="77777777" w:rsidR="00BF1E14" w:rsidRPr="00BB45B3" w:rsidRDefault="00BF1E14" w:rsidP="00BF1E14">
      <w:pPr>
        <w:rPr>
          <w:sz w:val="2"/>
          <w:szCs w:val="2"/>
        </w:rPr>
      </w:pPr>
    </w:p>
    <w:p w14:paraId="49FFA28F" w14:textId="5525D495" w:rsidR="003C038D" w:rsidRDefault="003C038D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391B7B52" w14:textId="65C6EED8" w:rsidR="003C038D" w:rsidRPr="00F517FD" w:rsidRDefault="003C038D" w:rsidP="003C038D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lastRenderedPageBreak/>
        <w:t xml:space="preserve">Приложение </w:t>
      </w:r>
      <w:r>
        <w:rPr>
          <w:rFonts w:cs="Times New Roman"/>
          <w:szCs w:val="28"/>
        </w:rPr>
        <w:t>4</w:t>
      </w:r>
    </w:p>
    <w:p w14:paraId="6E56DAB8" w14:textId="77777777" w:rsidR="003C038D" w:rsidRDefault="003C038D" w:rsidP="003C038D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к Порядку</w:t>
      </w:r>
    </w:p>
    <w:p w14:paraId="27592D8D" w14:textId="77777777" w:rsidR="00BF1E14" w:rsidRDefault="00BF1E14" w:rsidP="008D464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23353066" w14:textId="77777777" w:rsidR="003C038D" w:rsidRDefault="003C038D" w:rsidP="008D464D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2F418E75" w14:textId="344DEC97" w:rsidR="00EC7BD4" w:rsidRP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>
        <w:rPr>
          <w:rFonts w:cs="Times New Roman"/>
          <w:szCs w:val="28"/>
        </w:rPr>
        <w:t>Последовательность</w:t>
      </w:r>
    </w:p>
    <w:p w14:paraId="1BB6457F" w14:textId="0D0601FC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  <w:r w:rsidRPr="00EC7BD4">
        <w:rPr>
          <w:rFonts w:cs="Times New Roman"/>
          <w:szCs w:val="28"/>
        </w:rPr>
        <w:t xml:space="preserve">исполнения операций предоставления услуги </w:t>
      </w:r>
      <w:r w:rsidRPr="00BC4B2F">
        <w:rPr>
          <w:rFonts w:cs="Times New Roman"/>
          <w:szCs w:val="28"/>
        </w:rPr>
        <w:t>«Прием заявлений о предоставлении социальных услуг в организациях социального обслуживания»</w:t>
      </w:r>
    </w:p>
    <w:p w14:paraId="2C7A1CB2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408"/>
        <w:gridCol w:w="1562"/>
        <w:gridCol w:w="1985"/>
        <w:gridCol w:w="2940"/>
      </w:tblGrid>
      <w:tr w:rsidR="00EC7BD4" w14:paraId="37343A01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C7CBC" w14:textId="167AA557" w:rsidR="00EC7BD4" w:rsidRDefault="00EC7BD4" w:rsidP="00C56A8C">
            <w:pPr>
              <w:pStyle w:val="af2"/>
              <w:jc w:val="center"/>
            </w:pPr>
            <w:r>
              <w:t>№</w:t>
            </w:r>
            <w:r>
              <w:t xml:space="preserve">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A0A92" w14:textId="77777777" w:rsidR="00EC7BD4" w:rsidRDefault="00EC7BD4" w:rsidP="00C56A8C">
            <w:pPr>
              <w:pStyle w:val="af2"/>
              <w:jc w:val="center"/>
            </w:pPr>
            <w:r>
              <w:t>Операция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4773" w14:textId="77777777" w:rsidR="00EC7BD4" w:rsidRDefault="00EC7BD4" w:rsidP="00C56A8C">
            <w:pPr>
              <w:pStyle w:val="af2"/>
              <w:jc w:val="center"/>
            </w:pPr>
            <w:r>
              <w:t>Исполнитель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DA66" w14:textId="77777777" w:rsidR="00EC7BD4" w:rsidRDefault="00EC7BD4" w:rsidP="00C56A8C">
            <w:pPr>
              <w:pStyle w:val="af2"/>
              <w:jc w:val="center"/>
            </w:pPr>
            <w:r>
              <w:t>Статус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3F849CF" w14:textId="77777777" w:rsidR="00EC7BD4" w:rsidRDefault="00EC7BD4" w:rsidP="00C56A8C">
            <w:pPr>
              <w:pStyle w:val="af2"/>
              <w:jc w:val="center"/>
            </w:pPr>
            <w:r>
              <w:t>Комментарий</w:t>
            </w:r>
          </w:p>
        </w:tc>
      </w:tr>
      <w:tr w:rsidR="00EC7BD4" w14:paraId="59F1D692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20DDB" w14:textId="77777777" w:rsidR="00EC7BD4" w:rsidRDefault="00EC7BD4" w:rsidP="00EC7BD4">
            <w:pPr>
              <w:pStyle w:val="af2"/>
              <w:jc w:val="center"/>
            </w:pPr>
            <w:r>
              <w:t>1.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6E11" w14:textId="5F7E30E3" w:rsidR="00EC7BD4" w:rsidRDefault="00EC7BD4" w:rsidP="007B6710">
            <w:pPr>
              <w:pStyle w:val="af3"/>
            </w:pPr>
            <w:r>
              <w:t>Заполнение полей заявления</w:t>
            </w:r>
            <w:r>
              <w:t xml:space="preserve"> на Портале государственных и муниципальных услуг Ярославской области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D3E0C" w14:textId="77777777" w:rsidR="00EC7BD4" w:rsidRDefault="00EC7BD4" w:rsidP="007B6710">
            <w:pPr>
              <w:pStyle w:val="af3"/>
            </w:pPr>
            <w:r>
              <w:t>заявитель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20ADB" w14:textId="77777777" w:rsidR="00EC7BD4" w:rsidRDefault="00EC7BD4" w:rsidP="007B6710">
            <w:pPr>
              <w:pStyle w:val="af3"/>
            </w:pPr>
            <w:r>
              <w:t>принято от заявителя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074BC0" w14:textId="77777777" w:rsidR="00EC7BD4" w:rsidRDefault="00EC7BD4" w:rsidP="007B6710">
            <w:pPr>
              <w:pStyle w:val="af3"/>
            </w:pPr>
            <w:r>
              <w:t>принято от заявителя</w:t>
            </w:r>
          </w:p>
        </w:tc>
      </w:tr>
      <w:tr w:rsidR="00EC7BD4" w14:paraId="6E598E5A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865E" w14:textId="77777777" w:rsidR="00EC7BD4" w:rsidRDefault="00EC7BD4" w:rsidP="00EC7BD4">
            <w:pPr>
              <w:pStyle w:val="af2"/>
              <w:jc w:val="center"/>
            </w:pPr>
            <w:r>
              <w:t>2.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8A21" w14:textId="6759CCAE" w:rsidR="00EC7BD4" w:rsidRDefault="00EC7BD4" w:rsidP="00EC7BD4">
            <w:pPr>
              <w:pStyle w:val="af3"/>
            </w:pPr>
            <w:r>
              <w:t>Регистрация заяв</w:t>
            </w:r>
            <w:r>
              <w:t>ления</w:t>
            </w:r>
            <w:r>
              <w:t xml:space="preserve"> специалистом учреждения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06DB" w14:textId="77777777" w:rsidR="00EC7BD4" w:rsidRDefault="00EC7BD4" w:rsidP="007B6710">
            <w:pPr>
              <w:pStyle w:val="af3"/>
            </w:pPr>
            <w:r>
              <w:t>оператор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FC491" w14:textId="77777777" w:rsidR="00EC7BD4" w:rsidRDefault="00EC7BD4" w:rsidP="007B6710">
            <w:pPr>
              <w:pStyle w:val="af3"/>
            </w:pPr>
            <w:r>
              <w:t>принято ведомством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A4D3AE" w14:textId="77777777" w:rsidR="00EC7BD4" w:rsidRDefault="00EC7BD4" w:rsidP="007B6710">
            <w:pPr>
              <w:pStyle w:val="af3"/>
            </w:pPr>
            <w:r>
              <w:t>наименование учреждения, номер регистрации, дата</w:t>
            </w:r>
          </w:p>
        </w:tc>
      </w:tr>
      <w:tr w:rsidR="00EC7BD4" w14:paraId="080300B9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71238" w14:textId="77777777" w:rsidR="00EC7BD4" w:rsidRDefault="00EC7BD4" w:rsidP="00EC7BD4">
            <w:pPr>
              <w:pStyle w:val="af2"/>
              <w:jc w:val="center"/>
            </w:pPr>
            <w:r>
              <w:t>3.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2F48B" w14:textId="6A40A70C" w:rsidR="00EC7BD4" w:rsidRDefault="00EC7BD4" w:rsidP="00EC7BD4">
            <w:pPr>
              <w:pStyle w:val="af3"/>
            </w:pPr>
            <w:r>
              <w:t>Передача заяв</w:t>
            </w:r>
            <w:r>
              <w:t>ления</w:t>
            </w:r>
            <w:r>
              <w:t xml:space="preserve"> на рассмотрение руководителя учреждения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3843" w14:textId="77777777" w:rsidR="00EC7BD4" w:rsidRDefault="00EC7BD4" w:rsidP="007B6710">
            <w:pPr>
              <w:pStyle w:val="af3"/>
            </w:pPr>
            <w:r>
              <w:t>оператор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72BEB" w14:textId="77777777" w:rsidR="00EC7BD4" w:rsidRDefault="00EC7BD4" w:rsidP="007B6710">
            <w:pPr>
              <w:pStyle w:val="af3"/>
            </w:pPr>
            <w:r>
              <w:t>промежуточные результаты от ведомства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5CBE73" w14:textId="77777777" w:rsidR="00EC7BD4" w:rsidRDefault="00EC7BD4" w:rsidP="007B6710">
            <w:pPr>
              <w:pStyle w:val="af3"/>
            </w:pPr>
            <w:r>
              <w:t>заявка передана на рассмотрение руководителю учреждения</w:t>
            </w:r>
          </w:p>
        </w:tc>
      </w:tr>
      <w:tr w:rsidR="00EC7BD4" w14:paraId="166F8D65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F5C7F" w14:textId="77777777" w:rsidR="00EC7BD4" w:rsidRDefault="00EC7BD4" w:rsidP="00EC7BD4">
            <w:pPr>
              <w:pStyle w:val="af2"/>
              <w:jc w:val="center"/>
            </w:pPr>
            <w:r>
              <w:t>4.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C632D" w14:textId="77777777" w:rsidR="00EC7BD4" w:rsidRDefault="00EC7BD4" w:rsidP="007B6710">
            <w:pPr>
              <w:pStyle w:val="af3"/>
            </w:pPr>
            <w:r>
              <w:t>Принятие решения руководителем учреждения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5BD0A" w14:textId="77777777" w:rsidR="00EC7BD4" w:rsidRDefault="00EC7BD4" w:rsidP="007B6710">
            <w:pPr>
              <w:pStyle w:val="af2"/>
            </w:pP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2270A" w14:textId="77777777" w:rsidR="00EC7BD4" w:rsidRDefault="00EC7BD4" w:rsidP="007B6710">
            <w:pPr>
              <w:pStyle w:val="af2"/>
            </w:pP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106E98" w14:textId="77777777" w:rsidR="00EC7BD4" w:rsidRDefault="00EC7BD4" w:rsidP="007B6710">
            <w:pPr>
              <w:pStyle w:val="af2"/>
            </w:pPr>
          </w:p>
        </w:tc>
      </w:tr>
      <w:tr w:rsidR="00EC7BD4" w14:paraId="70CB332B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01CCE" w14:textId="77777777" w:rsidR="00EC7BD4" w:rsidRDefault="00EC7BD4" w:rsidP="00EC7BD4">
            <w:pPr>
              <w:pStyle w:val="af2"/>
              <w:jc w:val="center"/>
            </w:pPr>
            <w:bookmarkStart w:id="3" w:name="sub_441"/>
            <w:r>
              <w:t>4.1.</w:t>
            </w:r>
            <w:bookmarkEnd w:id="3"/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DDEC1" w14:textId="77777777" w:rsidR="00EC7BD4" w:rsidRDefault="00EC7BD4" w:rsidP="007B6710">
            <w:pPr>
              <w:pStyle w:val="af3"/>
            </w:pPr>
            <w:r>
              <w:t>Положительное решение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7CBE" w14:textId="77777777" w:rsidR="00EC7BD4" w:rsidRDefault="00EC7BD4" w:rsidP="007B6710">
            <w:pPr>
              <w:pStyle w:val="af3"/>
            </w:pPr>
            <w:r>
              <w:t>оператор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2458" w14:textId="77777777" w:rsidR="00EC7BD4" w:rsidRDefault="00EC7BD4" w:rsidP="007B6710">
            <w:pPr>
              <w:pStyle w:val="af3"/>
            </w:pPr>
            <w:r>
              <w:t>исполнено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441AF7" w14:textId="27834977" w:rsidR="00EC7BD4" w:rsidRDefault="00EC7BD4" w:rsidP="00EC7BD4">
            <w:pPr>
              <w:pStyle w:val="af3"/>
            </w:pPr>
            <w:r>
              <w:t xml:space="preserve">информация в электронном виде </w:t>
            </w:r>
            <w:r>
              <w:t xml:space="preserve">в соответствии с Приложением 5 к Порядку </w:t>
            </w:r>
          </w:p>
        </w:tc>
      </w:tr>
      <w:tr w:rsidR="00EC7BD4" w14:paraId="3AA67DFC" w14:textId="77777777" w:rsidTr="00C56A8C">
        <w:tc>
          <w:tcPr>
            <w:tcW w:w="353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6F6BA" w14:textId="77777777" w:rsidR="00EC7BD4" w:rsidRDefault="00EC7BD4" w:rsidP="00EC7BD4">
            <w:pPr>
              <w:pStyle w:val="af2"/>
              <w:jc w:val="center"/>
            </w:pPr>
            <w:r>
              <w:t>4.2.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0C04" w14:textId="77777777" w:rsidR="00EC7BD4" w:rsidRDefault="00EC7BD4" w:rsidP="007B6710">
            <w:pPr>
              <w:pStyle w:val="af3"/>
            </w:pPr>
            <w:r>
              <w:t>Отрицательное решение</w:t>
            </w:r>
          </w:p>
        </w:tc>
        <w:tc>
          <w:tcPr>
            <w:tcW w:w="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FC79" w14:textId="77777777" w:rsidR="00EC7BD4" w:rsidRDefault="00EC7BD4" w:rsidP="007B6710">
            <w:pPr>
              <w:pStyle w:val="af3"/>
            </w:pPr>
            <w:r>
              <w:t>оператор</w:t>
            </w:r>
          </w:p>
        </w:tc>
        <w:tc>
          <w:tcPr>
            <w:tcW w:w="10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9416" w14:textId="77777777" w:rsidR="00EC7BD4" w:rsidRDefault="00EC7BD4" w:rsidP="007B6710">
            <w:pPr>
              <w:pStyle w:val="af3"/>
            </w:pPr>
            <w:r>
              <w:t>мотивированный отказ</w:t>
            </w:r>
          </w:p>
        </w:tc>
        <w:tc>
          <w:tcPr>
            <w:tcW w:w="15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2CD9A6" w14:textId="4147E2F5" w:rsidR="00EC7BD4" w:rsidRDefault="00EC7BD4" w:rsidP="00EC7BD4">
            <w:pPr>
              <w:pStyle w:val="af3"/>
            </w:pPr>
            <w:r>
              <w:t xml:space="preserve">информация в электронном виде в соответствии с Приложением </w:t>
            </w:r>
            <w:r>
              <w:t>6</w:t>
            </w:r>
            <w:r>
              <w:t xml:space="preserve"> к Порядку</w:t>
            </w:r>
          </w:p>
        </w:tc>
      </w:tr>
    </w:tbl>
    <w:p w14:paraId="5323EB7F" w14:textId="542A05B0" w:rsidR="00EC7BD4" w:rsidRDefault="00EC7BD4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243E1B8C" w14:textId="65252586" w:rsidR="00EC7BD4" w:rsidRPr="00F517FD" w:rsidRDefault="00EC7BD4" w:rsidP="00EC7BD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lastRenderedPageBreak/>
        <w:t xml:space="preserve">Приложение </w:t>
      </w:r>
      <w:r>
        <w:rPr>
          <w:rFonts w:cs="Times New Roman"/>
          <w:szCs w:val="28"/>
        </w:rPr>
        <w:t>5</w:t>
      </w:r>
    </w:p>
    <w:p w14:paraId="7DB39A67" w14:textId="77777777" w:rsidR="00EC7BD4" w:rsidRDefault="00EC7BD4" w:rsidP="00EC7BD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к Порядку</w:t>
      </w:r>
    </w:p>
    <w:p w14:paraId="6B29235A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6E376BBC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498"/>
        <w:gridCol w:w="3572"/>
      </w:tblGrid>
      <w:tr w:rsidR="006D7B97" w:rsidRPr="006D7B97" w14:paraId="1EE32A4E" w14:textId="77777777" w:rsidTr="007B6710">
        <w:tc>
          <w:tcPr>
            <w:tcW w:w="5498" w:type="dxa"/>
            <w:tcBorders>
              <w:top w:val="nil"/>
              <w:left w:val="nil"/>
              <w:bottom w:val="nil"/>
              <w:right w:val="nil"/>
            </w:tcBorders>
          </w:tcPr>
          <w:p w14:paraId="536BABFE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572" w:type="dxa"/>
            <w:tcBorders>
              <w:top w:val="nil"/>
              <w:left w:val="nil"/>
              <w:bottom w:val="nil"/>
              <w:right w:val="nil"/>
            </w:tcBorders>
          </w:tcPr>
          <w:p w14:paraId="64B21B2B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</w:t>
            </w:r>
          </w:p>
          <w:p w14:paraId="1FC9300B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Ф.И.О. заявителя</w:t>
            </w:r>
          </w:p>
          <w:p w14:paraId="0444CD4C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</w:t>
            </w:r>
          </w:p>
          <w:p w14:paraId="5E849208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почтовый индекс, адрес</w:t>
            </w:r>
          </w:p>
        </w:tc>
      </w:tr>
      <w:tr w:rsidR="006D7B97" w:rsidRPr="006D7B97" w14:paraId="29324EC4" w14:textId="77777777" w:rsidTr="007B6710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DAAD4F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4" w:name="P717"/>
            <w:bookmarkEnd w:id="4"/>
            <w:r w:rsidRPr="006D7B97">
              <w:rPr>
                <w:rFonts w:ascii="Times New Roman" w:hAnsi="Times New Roman" w:cs="Times New Roman"/>
                <w:sz w:val="24"/>
              </w:rPr>
              <w:t>Уведомление</w:t>
            </w:r>
          </w:p>
          <w:p w14:paraId="5F37614D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о предоставлении государственной услуги</w:t>
            </w:r>
          </w:p>
          <w:p w14:paraId="6A9CAA40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14:paraId="173C4CF1" w14:textId="77777777" w:rsidR="006D7B97" w:rsidRPr="006D7B97" w:rsidRDefault="006D7B97" w:rsidP="007B671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 xml:space="preserve">Ваше заявление о предоставлении социальных услуг </w:t>
            </w:r>
            <w:proofErr w:type="gramStart"/>
            <w:r w:rsidRPr="006D7B97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6D7B97">
              <w:rPr>
                <w:rFonts w:ascii="Times New Roman" w:hAnsi="Times New Roman" w:cs="Times New Roman"/>
                <w:sz w:val="24"/>
              </w:rPr>
              <w:t xml:space="preserve"> ___________________</w:t>
            </w:r>
          </w:p>
          <w:p w14:paraId="7F607E68" w14:textId="3F5EDD44" w:rsidR="006D7B97" w:rsidRPr="006D7B97" w:rsidRDefault="006D7B97" w:rsidP="006D7B9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                                                                                                                        </w:t>
            </w: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(наименование учреждения)</w:t>
            </w:r>
          </w:p>
          <w:p w14:paraId="33DE5936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___________________________________ по форме ______________________</w:t>
            </w:r>
          </w:p>
          <w:p w14:paraId="74114927" w14:textId="77777777" w:rsidR="006D7B97" w:rsidRPr="006D7B97" w:rsidRDefault="006D7B97" w:rsidP="006D7B97">
            <w:pPr>
              <w:pStyle w:val="ConsPlusNormal"/>
              <w:ind w:firstLine="5245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(форма/формы предоставления услуг)</w:t>
            </w:r>
          </w:p>
          <w:p w14:paraId="56304385" w14:textId="0A591BEA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proofErr w:type="gramStart"/>
            <w:r w:rsidRPr="006D7B97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6D7B97">
              <w:rPr>
                <w:rFonts w:ascii="Times New Roman" w:hAnsi="Times New Roman" w:cs="Times New Roman"/>
                <w:sz w:val="24"/>
              </w:rPr>
              <w:t xml:space="preserve"> ___________ </w:t>
            </w:r>
            <w:r>
              <w:rPr>
                <w:rFonts w:ascii="Times New Roman" w:hAnsi="Times New Roman" w:cs="Times New Roman"/>
                <w:sz w:val="24"/>
              </w:rPr>
              <w:t>№</w:t>
            </w:r>
            <w:r w:rsidRPr="006D7B97">
              <w:rPr>
                <w:rFonts w:ascii="Times New Roman" w:hAnsi="Times New Roman" w:cs="Times New Roman"/>
                <w:sz w:val="24"/>
              </w:rPr>
              <w:t xml:space="preserve"> _______ принято к рассмотрению.</w:t>
            </w:r>
          </w:p>
          <w:p w14:paraId="149B23F4" w14:textId="56AF77D9" w:rsidR="006D7B97" w:rsidRPr="006D7B97" w:rsidRDefault="006D7B97" w:rsidP="007B671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Для принятия решения о предоставлении Ва</w:t>
            </w:r>
            <w:r>
              <w:rPr>
                <w:rFonts w:ascii="Times New Roman" w:hAnsi="Times New Roman" w:cs="Times New Roman"/>
                <w:sz w:val="24"/>
              </w:rPr>
              <w:t>м</w:t>
            </w:r>
            <w:r w:rsidRPr="006D7B97">
              <w:rPr>
                <w:rFonts w:ascii="Times New Roman" w:hAnsi="Times New Roman" w:cs="Times New Roman"/>
                <w:sz w:val="24"/>
              </w:rPr>
              <w:t xml:space="preserve"> (лиц</w:t>
            </w:r>
            <w:r>
              <w:rPr>
                <w:rFonts w:ascii="Times New Roman" w:hAnsi="Times New Roman" w:cs="Times New Roman"/>
                <w:sz w:val="24"/>
              </w:rPr>
              <w:t>у</w:t>
            </w:r>
            <w:r w:rsidRPr="006D7B97">
              <w:rPr>
                <w:rFonts w:ascii="Times New Roman" w:hAnsi="Times New Roman" w:cs="Times New Roman"/>
                <w:sz w:val="24"/>
              </w:rPr>
              <w:t>, интересы которого Вы представляете) социальных услуг необходимо представить:</w:t>
            </w:r>
          </w:p>
          <w:p w14:paraId="1EBF0AEE" w14:textId="77777777" w:rsidR="006D7B97" w:rsidRPr="006D7B97" w:rsidRDefault="006D7B97" w:rsidP="007B6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_________________________________________________________________.</w:t>
            </w:r>
          </w:p>
          <w:p w14:paraId="22130449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(перечень документов)</w:t>
            </w:r>
          </w:p>
          <w:p w14:paraId="4E98245C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14:paraId="3DB7ADF8" w14:textId="77777777" w:rsidR="006D7B97" w:rsidRPr="006D7B97" w:rsidRDefault="006D7B97" w:rsidP="007B671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Решение о предоставлении социальных услуг будет принято в течение ________</w:t>
            </w:r>
          </w:p>
          <w:p w14:paraId="0D419D0A" w14:textId="25952AA3" w:rsidR="006D7B97" w:rsidRPr="006D7B97" w:rsidRDefault="006D7B97" w:rsidP="006D7B97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(в зависимости от формы предоставления услуг)</w:t>
            </w:r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r w:rsidRPr="006D7B97">
              <w:rPr>
                <w:rFonts w:ascii="Times New Roman" w:hAnsi="Times New Roman" w:cs="Times New Roman"/>
                <w:sz w:val="24"/>
              </w:rPr>
              <w:t>с момента представления всех необходимых документов.</w:t>
            </w:r>
          </w:p>
        </w:tc>
      </w:tr>
      <w:tr w:rsidR="006D7B97" w:rsidRPr="006D7B97" w14:paraId="736C4AA2" w14:textId="77777777" w:rsidTr="007B6710">
        <w:tc>
          <w:tcPr>
            <w:tcW w:w="90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048FA5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Руководитель</w:t>
            </w:r>
          </w:p>
          <w:p w14:paraId="6691634A" w14:textId="77777777" w:rsidR="006D7B97" w:rsidRDefault="006D7B97" w:rsidP="007B6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 _________________ ___________________________</w:t>
            </w:r>
          </w:p>
          <w:p w14:paraId="6C0769A2" w14:textId="3D1A05F9" w:rsidR="006D7B97" w:rsidRPr="006D7B97" w:rsidRDefault="006D7B97" w:rsidP="007B6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                                                                         </w:t>
            </w: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                       </w:t>
            </w: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(расшифровка)</w:t>
            </w:r>
          </w:p>
        </w:tc>
      </w:tr>
    </w:tbl>
    <w:p w14:paraId="5F2CF11F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5A2B2CC5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45615ABB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42E2979E" w14:textId="09DF6085" w:rsidR="00EC7BD4" w:rsidRDefault="00EC7BD4">
      <w:pPr>
        <w:spacing w:after="200" w:line="276" w:lineRule="auto"/>
        <w:ind w:firstLine="0"/>
        <w:rPr>
          <w:rFonts w:cs="Times New Roman"/>
          <w:szCs w:val="28"/>
        </w:rPr>
      </w:pPr>
      <w:r>
        <w:rPr>
          <w:rFonts w:cs="Times New Roman"/>
          <w:szCs w:val="28"/>
        </w:rPr>
        <w:br w:type="page"/>
      </w:r>
    </w:p>
    <w:p w14:paraId="15EF3449" w14:textId="3DAB862E" w:rsidR="00EC7BD4" w:rsidRPr="00F517FD" w:rsidRDefault="00EC7BD4" w:rsidP="00EC7BD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lastRenderedPageBreak/>
        <w:t xml:space="preserve">Приложение </w:t>
      </w:r>
      <w:r>
        <w:rPr>
          <w:rFonts w:cs="Times New Roman"/>
          <w:szCs w:val="28"/>
        </w:rPr>
        <w:t>6</w:t>
      </w:r>
    </w:p>
    <w:p w14:paraId="14B59A22" w14:textId="77777777" w:rsidR="00EC7BD4" w:rsidRDefault="00EC7BD4" w:rsidP="00EC7BD4">
      <w:pPr>
        <w:autoSpaceDE w:val="0"/>
        <w:autoSpaceDN w:val="0"/>
        <w:adjustRightInd w:val="0"/>
        <w:jc w:val="right"/>
        <w:rPr>
          <w:rFonts w:cs="Times New Roman"/>
          <w:szCs w:val="28"/>
        </w:rPr>
      </w:pPr>
      <w:r w:rsidRPr="00F517FD">
        <w:rPr>
          <w:rFonts w:cs="Times New Roman"/>
          <w:szCs w:val="28"/>
        </w:rPr>
        <w:t>к Порядку</w:t>
      </w:r>
    </w:p>
    <w:p w14:paraId="598672CE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p w14:paraId="15E6B404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352"/>
        <w:gridCol w:w="3719"/>
      </w:tblGrid>
      <w:tr w:rsidR="006D7B97" w:rsidRPr="006D7B97" w14:paraId="6EE53940" w14:textId="77777777" w:rsidTr="007B6710">
        <w:tc>
          <w:tcPr>
            <w:tcW w:w="5352" w:type="dxa"/>
            <w:tcBorders>
              <w:top w:val="nil"/>
              <w:left w:val="nil"/>
              <w:bottom w:val="nil"/>
              <w:right w:val="nil"/>
            </w:tcBorders>
          </w:tcPr>
          <w:p w14:paraId="69FB47A1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3719" w:type="dxa"/>
            <w:tcBorders>
              <w:top w:val="nil"/>
              <w:left w:val="nil"/>
              <w:bottom w:val="nil"/>
              <w:right w:val="nil"/>
            </w:tcBorders>
          </w:tcPr>
          <w:p w14:paraId="67F7D6C9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__________________________</w:t>
            </w:r>
          </w:p>
          <w:p w14:paraId="29F7BB0E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Ф.И.О. заявителя</w:t>
            </w:r>
          </w:p>
          <w:p w14:paraId="1FCFE05B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__________________________</w:t>
            </w:r>
          </w:p>
          <w:p w14:paraId="04DEB57D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почтовый индекс, адрес</w:t>
            </w:r>
          </w:p>
        </w:tc>
      </w:tr>
      <w:tr w:rsidR="006D7B97" w:rsidRPr="006D7B97" w14:paraId="43995820" w14:textId="77777777" w:rsidTr="007B6710">
        <w:tc>
          <w:tcPr>
            <w:tcW w:w="907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D238F8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bookmarkStart w:id="5" w:name="P757"/>
            <w:bookmarkEnd w:id="5"/>
            <w:r w:rsidRPr="006D7B97">
              <w:rPr>
                <w:rFonts w:ascii="Times New Roman" w:hAnsi="Times New Roman" w:cs="Times New Roman"/>
                <w:sz w:val="24"/>
              </w:rPr>
              <w:t>Уведомление</w:t>
            </w:r>
          </w:p>
          <w:p w14:paraId="1DE07184" w14:textId="3851C34E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об отказе в предоставлении услуги</w:t>
            </w:r>
          </w:p>
          <w:p w14:paraId="466F8C53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14:paraId="40672EE8" w14:textId="409CD07A" w:rsidR="006D7B97" w:rsidRPr="006D7B97" w:rsidRDefault="006D7B97" w:rsidP="007B6710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 xml:space="preserve">По результатам рассмотрения Вашего заявления о предоставлении социальных услуг </w:t>
            </w:r>
            <w:proofErr w:type="gramStart"/>
            <w:r w:rsidRPr="006D7B97">
              <w:rPr>
                <w:rFonts w:ascii="Times New Roman" w:hAnsi="Times New Roman" w:cs="Times New Roman"/>
                <w:sz w:val="24"/>
              </w:rPr>
              <w:t>в</w:t>
            </w:r>
            <w:proofErr w:type="gramEnd"/>
            <w:r w:rsidRPr="006D7B97">
              <w:rPr>
                <w:rFonts w:ascii="Times New Roman" w:hAnsi="Times New Roman" w:cs="Times New Roman"/>
                <w:sz w:val="24"/>
              </w:rPr>
              <w:t xml:space="preserve"> _________________________________________</w:t>
            </w:r>
            <w:r w:rsidRPr="006D7B97">
              <w:rPr>
                <w:rFonts w:ascii="Times New Roman" w:hAnsi="Times New Roman" w:cs="Times New Roman"/>
                <w:sz w:val="24"/>
              </w:rPr>
              <w:t>_______________________________</w:t>
            </w:r>
            <w:r w:rsidRPr="006D7B97">
              <w:rPr>
                <w:rFonts w:ascii="Times New Roman" w:hAnsi="Times New Roman" w:cs="Times New Roman"/>
                <w:sz w:val="24"/>
              </w:rPr>
              <w:t>__</w:t>
            </w:r>
          </w:p>
          <w:p w14:paraId="517F638E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(наименование учреждения)</w:t>
            </w:r>
          </w:p>
          <w:p w14:paraId="1F1B204B" w14:textId="22A89466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 xml:space="preserve">по форме _____________________ </w:t>
            </w:r>
            <w:proofErr w:type="gramStart"/>
            <w:r w:rsidRPr="006D7B97">
              <w:rPr>
                <w:rFonts w:ascii="Times New Roman" w:hAnsi="Times New Roman" w:cs="Times New Roman"/>
                <w:sz w:val="24"/>
              </w:rPr>
              <w:t>от</w:t>
            </w:r>
            <w:proofErr w:type="gramEnd"/>
            <w:r w:rsidRPr="006D7B97">
              <w:rPr>
                <w:rFonts w:ascii="Times New Roman" w:hAnsi="Times New Roman" w:cs="Times New Roman"/>
                <w:sz w:val="24"/>
              </w:rPr>
              <w:t xml:space="preserve"> ___________ </w:t>
            </w:r>
            <w:r w:rsidRPr="006D7B97">
              <w:rPr>
                <w:rFonts w:ascii="Times New Roman" w:hAnsi="Times New Roman" w:cs="Times New Roman"/>
                <w:sz w:val="24"/>
              </w:rPr>
              <w:t>№</w:t>
            </w:r>
            <w:r w:rsidRPr="006D7B97">
              <w:rPr>
                <w:rFonts w:ascii="Times New Roman" w:hAnsi="Times New Roman" w:cs="Times New Roman"/>
                <w:sz w:val="24"/>
              </w:rPr>
              <w:t xml:space="preserve"> _______ принято решение</w:t>
            </w:r>
          </w:p>
          <w:p w14:paraId="6EB2B1B0" w14:textId="5AF6A4AC" w:rsidR="006D7B97" w:rsidRPr="006D7B97" w:rsidRDefault="006D7B97" w:rsidP="007B6710">
            <w:pPr>
              <w:pStyle w:val="ConsPlusNormal"/>
              <w:ind w:firstLine="283"/>
              <w:jc w:val="both"/>
              <w:rPr>
                <w:rFonts w:ascii="Times New Roman" w:hAnsi="Times New Roman" w:cs="Times New Roman"/>
                <w:sz w:val="24"/>
                <w:vertAlign w:val="superscript"/>
              </w:rPr>
            </w:pP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   </w:t>
            </w: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(форма/формы предоставления услуг)</w:t>
            </w:r>
          </w:p>
          <w:p w14:paraId="34EDC32C" w14:textId="431837D8" w:rsidR="006D7B97" w:rsidRPr="006D7B97" w:rsidRDefault="006D7B97" w:rsidP="007B6710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отказать Вам (лицу, интересы которого Вы представляете) в предоставлении услуги по причине:</w:t>
            </w:r>
          </w:p>
          <w:p w14:paraId="2065302D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_________________________________________________________________.</w:t>
            </w:r>
          </w:p>
          <w:p w14:paraId="64F5E2DF" w14:textId="77777777" w:rsidR="006D7B97" w:rsidRPr="006D7B97" w:rsidRDefault="006D7B97" w:rsidP="007B671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vertAlign w:val="superscript"/>
              </w:rPr>
            </w:pP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(указать причину)</w:t>
            </w:r>
          </w:p>
          <w:p w14:paraId="480D6B83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</w:p>
          <w:p w14:paraId="45E26D03" w14:textId="77777777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Руководитель</w:t>
            </w:r>
          </w:p>
          <w:p w14:paraId="4A5159E7" w14:textId="77777777" w:rsid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 w:rsidRPr="006D7B97">
              <w:rPr>
                <w:rFonts w:ascii="Times New Roman" w:hAnsi="Times New Roman" w:cs="Times New Roman"/>
                <w:sz w:val="24"/>
              </w:rPr>
              <w:t>_____________________ _________________ ___________________________</w:t>
            </w:r>
          </w:p>
          <w:p w14:paraId="1A7CDF90" w14:textId="6801AAD8" w:rsidR="006D7B97" w:rsidRPr="006D7B97" w:rsidRDefault="006D7B97" w:rsidP="007B6710">
            <w:pPr>
              <w:pStyle w:val="ConsPlusNormal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                                                                         </w:t>
            </w: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(подпись)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           </w:t>
            </w:r>
            <w:r>
              <w:rPr>
                <w:rFonts w:ascii="Times New Roman" w:hAnsi="Times New Roman" w:cs="Times New Roman"/>
                <w:sz w:val="24"/>
                <w:vertAlign w:val="superscript"/>
              </w:rPr>
              <w:t xml:space="preserve">      </w:t>
            </w:r>
            <w:r w:rsidRPr="006D7B97">
              <w:rPr>
                <w:rFonts w:ascii="Times New Roman" w:hAnsi="Times New Roman" w:cs="Times New Roman"/>
                <w:sz w:val="24"/>
                <w:vertAlign w:val="superscript"/>
              </w:rPr>
              <w:t>(расшифровка)</w:t>
            </w:r>
          </w:p>
        </w:tc>
      </w:tr>
    </w:tbl>
    <w:p w14:paraId="4E94B0A1" w14:textId="77777777" w:rsidR="00EC7BD4" w:rsidRDefault="00EC7BD4" w:rsidP="00EC7BD4">
      <w:pPr>
        <w:autoSpaceDE w:val="0"/>
        <w:autoSpaceDN w:val="0"/>
        <w:adjustRightInd w:val="0"/>
        <w:ind w:firstLine="0"/>
        <w:jc w:val="center"/>
        <w:rPr>
          <w:rFonts w:cs="Times New Roman"/>
          <w:szCs w:val="28"/>
        </w:rPr>
      </w:pPr>
    </w:p>
    <w:sectPr w:rsidR="00EC7BD4" w:rsidSect="009177A0">
      <w:pgSz w:w="11906" w:h="16838" w:code="9"/>
      <w:pgMar w:top="1134" w:right="567" w:bottom="1134" w:left="1985" w:header="709" w:footer="709" w:gutter="0"/>
      <w:pgNumType w:start="1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458A37E" w15:done="0"/>
  <w15:commentEx w15:paraId="144AEA71" w15:done="0"/>
  <w15:commentEx w15:paraId="0A045C30" w15:done="0"/>
  <w15:commentEx w15:paraId="64515C00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CEB890" w14:textId="77777777" w:rsidR="00FC3129" w:rsidRDefault="00FC3129">
      <w:r>
        <w:separator/>
      </w:r>
    </w:p>
  </w:endnote>
  <w:endnote w:type="continuationSeparator" w:id="0">
    <w:p w14:paraId="21170990" w14:textId="77777777" w:rsidR="00FC3129" w:rsidRDefault="00FC31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097B691" w14:textId="77777777" w:rsidR="00FC3129" w:rsidRDefault="00FC3129">
      <w:r>
        <w:separator/>
      </w:r>
    </w:p>
  </w:footnote>
  <w:footnote w:type="continuationSeparator" w:id="0">
    <w:p w14:paraId="0A46ED96" w14:textId="77777777" w:rsidR="00FC3129" w:rsidRDefault="00FC3129">
      <w:r>
        <w:continuationSeparator/>
      </w:r>
    </w:p>
  </w:footnote>
  <w:footnote w:id="1">
    <w:p w14:paraId="3536CB05" w14:textId="77777777" w:rsidR="00BF1E14" w:rsidRDefault="00BF1E14" w:rsidP="00BF1E14">
      <w:pPr>
        <w:pStyle w:val="af6"/>
        <w:jc w:val="both"/>
      </w:pPr>
      <w:r w:rsidRPr="00D766C6">
        <w:rPr>
          <w:rStyle w:val="af8"/>
          <w:sz w:val="16"/>
          <w:szCs w:val="16"/>
        </w:rPr>
        <w:t>1</w:t>
      </w:r>
      <w:r w:rsidRPr="00D766C6">
        <w:rPr>
          <w:sz w:val="16"/>
          <w:szCs w:val="16"/>
        </w:rPr>
        <w:t xml:space="preserve"> </w:t>
      </w:r>
      <w:r>
        <w:rPr>
          <w:sz w:val="16"/>
          <w:szCs w:val="16"/>
        </w:rPr>
        <w:t>Заполняется в случае, если заявление подается лицом или государственным органом, органом местного самоуправления, общественным объед</w:t>
      </w:r>
      <w:r>
        <w:rPr>
          <w:sz w:val="16"/>
          <w:szCs w:val="16"/>
        </w:rPr>
        <w:t>и</w:t>
      </w:r>
      <w:r>
        <w:rPr>
          <w:sz w:val="16"/>
          <w:szCs w:val="16"/>
        </w:rPr>
        <w:t>нением, представляющим интересы гражданина.</w:t>
      </w:r>
    </w:p>
  </w:footnote>
  <w:footnote w:id="2">
    <w:p w14:paraId="12174A0C" w14:textId="77777777" w:rsidR="00BF1E14" w:rsidRDefault="00BF1E14" w:rsidP="00BF1E14">
      <w:pPr>
        <w:pStyle w:val="af6"/>
        <w:jc w:val="both"/>
      </w:pPr>
      <w:r w:rsidRPr="00D766C6">
        <w:rPr>
          <w:rStyle w:val="af8"/>
          <w:sz w:val="16"/>
          <w:szCs w:val="16"/>
        </w:rPr>
        <w:t>2</w:t>
      </w:r>
      <w:r w:rsidRPr="00D766C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В соответствии со статьей 15 Федерального закона от 28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16"/>
            <w:szCs w:val="16"/>
          </w:rPr>
          <w:t>2013 г</w:t>
        </w:r>
      </w:smartTag>
      <w:r>
        <w:rPr>
          <w:sz w:val="16"/>
          <w:szCs w:val="16"/>
        </w:rPr>
        <w:t>. № 442-ФЗ «Об основах социального обслуживания граждан в Российской Федерации».</w:t>
      </w:r>
    </w:p>
  </w:footnote>
  <w:footnote w:id="3">
    <w:p w14:paraId="5F79FB2E" w14:textId="77777777" w:rsidR="00EC28FB" w:rsidRDefault="00EC28FB" w:rsidP="00EC28FB">
      <w:pPr>
        <w:pStyle w:val="af6"/>
      </w:pPr>
      <w:r w:rsidRPr="00D766C6">
        <w:rPr>
          <w:rStyle w:val="af8"/>
          <w:sz w:val="16"/>
          <w:szCs w:val="16"/>
        </w:rPr>
        <w:t>3</w:t>
      </w:r>
      <w:r w:rsidRPr="00D766C6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Статьи 31 и 32 Федерального закона от 28 декабря </w:t>
      </w:r>
      <w:smartTag w:uri="urn:schemas-microsoft-com:office:smarttags" w:element="metricconverter">
        <w:smartTagPr>
          <w:attr w:name="ProductID" w:val="2013 г"/>
        </w:smartTagPr>
        <w:r>
          <w:rPr>
            <w:sz w:val="16"/>
            <w:szCs w:val="16"/>
          </w:rPr>
          <w:t>2013 г</w:t>
        </w:r>
      </w:smartTag>
      <w:r>
        <w:rPr>
          <w:sz w:val="16"/>
          <w:szCs w:val="16"/>
        </w:rPr>
        <w:t>. № 442-ФЗ «Об основах социального обслуживания граждан в Российской Федерации».</w:t>
      </w:r>
    </w:p>
  </w:footnote>
  <w:footnote w:id="4">
    <w:p w14:paraId="3452881A" w14:textId="77777777" w:rsidR="00BF1E14" w:rsidRDefault="00BF1E14" w:rsidP="00BF1E14">
      <w:pPr>
        <w:pStyle w:val="af6"/>
        <w:rPr>
          <w:sz w:val="16"/>
          <w:szCs w:val="16"/>
        </w:rPr>
      </w:pPr>
      <w:r w:rsidRPr="00D766C6">
        <w:rPr>
          <w:rStyle w:val="af8"/>
          <w:sz w:val="16"/>
          <w:szCs w:val="16"/>
        </w:rPr>
        <w:t>4</w:t>
      </w:r>
      <w:r w:rsidRPr="00D766C6">
        <w:rPr>
          <w:sz w:val="16"/>
          <w:szCs w:val="16"/>
        </w:rPr>
        <w:t xml:space="preserve"> </w:t>
      </w:r>
      <w:r>
        <w:rPr>
          <w:sz w:val="16"/>
          <w:szCs w:val="16"/>
        </w:rPr>
        <w:t>Собрание законодательства Российской Федерации, 2006, № 31, ст. 3451; 2010, № 31, ст. 4196; 2011, № 31, ст. 4701; 2013, № 30, ст. 4038.</w:t>
      </w:r>
    </w:p>
    <w:p w14:paraId="0337D953" w14:textId="58ECDDAF" w:rsidR="00EC28FB" w:rsidRDefault="00EC28FB" w:rsidP="00BF1E14">
      <w:pPr>
        <w:pStyle w:val="af6"/>
      </w:pPr>
      <w:r w:rsidRPr="00EC28FB">
        <w:rPr>
          <w:sz w:val="16"/>
          <w:szCs w:val="16"/>
          <w:vertAlign w:val="superscript"/>
        </w:rPr>
        <w:t>5</w:t>
      </w:r>
      <w:proofErr w:type="gramStart"/>
      <w:r>
        <w:rPr>
          <w:sz w:val="16"/>
          <w:szCs w:val="16"/>
        </w:rPr>
        <w:t xml:space="preserve"> </w:t>
      </w:r>
      <w:r>
        <w:rPr>
          <w:sz w:val="16"/>
          <w:szCs w:val="16"/>
        </w:rPr>
        <w:t>В</w:t>
      </w:r>
      <w:proofErr w:type="gramEnd"/>
      <w:r>
        <w:rPr>
          <w:sz w:val="16"/>
          <w:szCs w:val="16"/>
        </w:rPr>
        <w:t xml:space="preserve"> случае принятия органом государственной власти субъекта Российской Федерации решения об организации оказания государственных (муниципальных) услуг в социальной сфере, принятого в соответствии с частью 3 статьи 28 Федерального закона от 13 июля 2020 г. № 189-ФЗ «О государственном (муниципальном) социальном заказе на оказание государственных (муниципальных) услуг в социальной сфере» (Собрание законодательства Российской Федерации, 2020, № 29, ст. 4499).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15916300"/>
      <w:docPartObj>
        <w:docPartGallery w:val="Page Numbers (Top of Page)"/>
        <w:docPartUnique/>
      </w:docPartObj>
    </w:sdtPr>
    <w:sdtContent>
      <w:p w14:paraId="23B38264" w14:textId="28586318" w:rsidR="00F15DFC" w:rsidRDefault="00F15DFC" w:rsidP="005B2FE4">
        <w:pPr>
          <w:pStyle w:val="a8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2602">
          <w:rPr>
            <w:noProof/>
          </w:rPr>
          <w:t>8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2D2BE0"/>
    <w:multiLevelType w:val="hybridMultilevel"/>
    <w:tmpl w:val="C2D4B192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Барышева Виолетта Игоревна">
    <w15:presenceInfo w15:providerId="AD" w15:userId="S-1-5-21-3277741452-663078220-263377001-2586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5B61"/>
    <w:rsid w:val="00017F79"/>
    <w:rsid w:val="000243EE"/>
    <w:rsid w:val="000568E0"/>
    <w:rsid w:val="00065B9F"/>
    <w:rsid w:val="00072602"/>
    <w:rsid w:val="00087D37"/>
    <w:rsid w:val="000B1FD6"/>
    <w:rsid w:val="000C5DD2"/>
    <w:rsid w:val="000D0C93"/>
    <w:rsid w:val="000D2197"/>
    <w:rsid w:val="000F5243"/>
    <w:rsid w:val="001036B2"/>
    <w:rsid w:val="0012698F"/>
    <w:rsid w:val="00136C6C"/>
    <w:rsid w:val="001725F1"/>
    <w:rsid w:val="001731F4"/>
    <w:rsid w:val="00175C04"/>
    <w:rsid w:val="001854AA"/>
    <w:rsid w:val="00185E93"/>
    <w:rsid w:val="001A1989"/>
    <w:rsid w:val="001B3AD5"/>
    <w:rsid w:val="001C78DA"/>
    <w:rsid w:val="001D4301"/>
    <w:rsid w:val="001E110F"/>
    <w:rsid w:val="001E1840"/>
    <w:rsid w:val="00220FC4"/>
    <w:rsid w:val="002306C4"/>
    <w:rsid w:val="00231194"/>
    <w:rsid w:val="00232AA9"/>
    <w:rsid w:val="00245805"/>
    <w:rsid w:val="00251EE8"/>
    <w:rsid w:val="00260556"/>
    <w:rsid w:val="00262AEB"/>
    <w:rsid w:val="00267E4F"/>
    <w:rsid w:val="002743FF"/>
    <w:rsid w:val="00294E88"/>
    <w:rsid w:val="002C2AC2"/>
    <w:rsid w:val="002D4D17"/>
    <w:rsid w:val="002D7F7B"/>
    <w:rsid w:val="0030295D"/>
    <w:rsid w:val="00311FC8"/>
    <w:rsid w:val="00321C79"/>
    <w:rsid w:val="0032292E"/>
    <w:rsid w:val="003270DA"/>
    <w:rsid w:val="00327187"/>
    <w:rsid w:val="003448B2"/>
    <w:rsid w:val="003458BB"/>
    <w:rsid w:val="00352E8D"/>
    <w:rsid w:val="003830DD"/>
    <w:rsid w:val="00385B79"/>
    <w:rsid w:val="00396CA5"/>
    <w:rsid w:val="003A2DCC"/>
    <w:rsid w:val="003A7ECC"/>
    <w:rsid w:val="003B6C56"/>
    <w:rsid w:val="003C038D"/>
    <w:rsid w:val="003D1E8D"/>
    <w:rsid w:val="003D366C"/>
    <w:rsid w:val="003E4392"/>
    <w:rsid w:val="003F50F7"/>
    <w:rsid w:val="003F5250"/>
    <w:rsid w:val="0040656C"/>
    <w:rsid w:val="00415117"/>
    <w:rsid w:val="0043223D"/>
    <w:rsid w:val="00432FA6"/>
    <w:rsid w:val="004509FF"/>
    <w:rsid w:val="00456E68"/>
    <w:rsid w:val="00462A92"/>
    <w:rsid w:val="00466737"/>
    <w:rsid w:val="004838B0"/>
    <w:rsid w:val="004B0B45"/>
    <w:rsid w:val="004B49E4"/>
    <w:rsid w:val="004D292D"/>
    <w:rsid w:val="004D527E"/>
    <w:rsid w:val="004D737A"/>
    <w:rsid w:val="004E33BC"/>
    <w:rsid w:val="004F4E3D"/>
    <w:rsid w:val="004F62E0"/>
    <w:rsid w:val="00530513"/>
    <w:rsid w:val="0053405F"/>
    <w:rsid w:val="00536977"/>
    <w:rsid w:val="0056727C"/>
    <w:rsid w:val="0059003A"/>
    <w:rsid w:val="00591291"/>
    <w:rsid w:val="00597434"/>
    <w:rsid w:val="005B2FE4"/>
    <w:rsid w:val="005C3467"/>
    <w:rsid w:val="005D50A9"/>
    <w:rsid w:val="005E2A30"/>
    <w:rsid w:val="005F08BB"/>
    <w:rsid w:val="006077CE"/>
    <w:rsid w:val="0062397F"/>
    <w:rsid w:val="00630C39"/>
    <w:rsid w:val="006315B7"/>
    <w:rsid w:val="00634B7C"/>
    <w:rsid w:val="00640E30"/>
    <w:rsid w:val="00662621"/>
    <w:rsid w:val="00666111"/>
    <w:rsid w:val="00695B61"/>
    <w:rsid w:val="006D7B97"/>
    <w:rsid w:val="006F1BDF"/>
    <w:rsid w:val="006F301A"/>
    <w:rsid w:val="006F4575"/>
    <w:rsid w:val="007137A2"/>
    <w:rsid w:val="00720E47"/>
    <w:rsid w:val="0074677E"/>
    <w:rsid w:val="00754789"/>
    <w:rsid w:val="00763558"/>
    <w:rsid w:val="00784523"/>
    <w:rsid w:val="00784FC7"/>
    <w:rsid w:val="007A0FC9"/>
    <w:rsid w:val="007B7BFA"/>
    <w:rsid w:val="007D0369"/>
    <w:rsid w:val="007D3523"/>
    <w:rsid w:val="007D4DC8"/>
    <w:rsid w:val="007E0DD2"/>
    <w:rsid w:val="0080747D"/>
    <w:rsid w:val="00807A92"/>
    <w:rsid w:val="008110ED"/>
    <w:rsid w:val="00811F11"/>
    <w:rsid w:val="00820DC8"/>
    <w:rsid w:val="00832B52"/>
    <w:rsid w:val="00851E12"/>
    <w:rsid w:val="00865263"/>
    <w:rsid w:val="00874CB6"/>
    <w:rsid w:val="008944EA"/>
    <w:rsid w:val="0089714B"/>
    <w:rsid w:val="008B2E77"/>
    <w:rsid w:val="008D464D"/>
    <w:rsid w:val="008E0C3A"/>
    <w:rsid w:val="008E3EC8"/>
    <w:rsid w:val="008F1162"/>
    <w:rsid w:val="008F79C3"/>
    <w:rsid w:val="00904498"/>
    <w:rsid w:val="009072BF"/>
    <w:rsid w:val="00911EFF"/>
    <w:rsid w:val="009177A0"/>
    <w:rsid w:val="009457A1"/>
    <w:rsid w:val="0095685B"/>
    <w:rsid w:val="00957281"/>
    <w:rsid w:val="009779EA"/>
    <w:rsid w:val="00977B87"/>
    <w:rsid w:val="00995FB3"/>
    <w:rsid w:val="009A2315"/>
    <w:rsid w:val="009A733A"/>
    <w:rsid w:val="009C1B09"/>
    <w:rsid w:val="009C1EA7"/>
    <w:rsid w:val="009C7392"/>
    <w:rsid w:val="009E4193"/>
    <w:rsid w:val="009F3592"/>
    <w:rsid w:val="00A02A6F"/>
    <w:rsid w:val="00A1658E"/>
    <w:rsid w:val="00A1731F"/>
    <w:rsid w:val="00A35505"/>
    <w:rsid w:val="00A42AF8"/>
    <w:rsid w:val="00A506CA"/>
    <w:rsid w:val="00A635C7"/>
    <w:rsid w:val="00A81E19"/>
    <w:rsid w:val="00A8283A"/>
    <w:rsid w:val="00AA17E5"/>
    <w:rsid w:val="00B012CE"/>
    <w:rsid w:val="00B36878"/>
    <w:rsid w:val="00B615F9"/>
    <w:rsid w:val="00B819AD"/>
    <w:rsid w:val="00B83165"/>
    <w:rsid w:val="00B97A0A"/>
    <w:rsid w:val="00BA5ABD"/>
    <w:rsid w:val="00BB1812"/>
    <w:rsid w:val="00BC2F6A"/>
    <w:rsid w:val="00BC4B2F"/>
    <w:rsid w:val="00BD31F9"/>
    <w:rsid w:val="00BD5E17"/>
    <w:rsid w:val="00BE1041"/>
    <w:rsid w:val="00BE4F4A"/>
    <w:rsid w:val="00BF1E14"/>
    <w:rsid w:val="00BF36DF"/>
    <w:rsid w:val="00C25883"/>
    <w:rsid w:val="00C33598"/>
    <w:rsid w:val="00C33778"/>
    <w:rsid w:val="00C37D2B"/>
    <w:rsid w:val="00C4309F"/>
    <w:rsid w:val="00C5216F"/>
    <w:rsid w:val="00C56A8C"/>
    <w:rsid w:val="00C56E22"/>
    <w:rsid w:val="00C64A7A"/>
    <w:rsid w:val="00C74138"/>
    <w:rsid w:val="00C8425C"/>
    <w:rsid w:val="00C85EDD"/>
    <w:rsid w:val="00C87012"/>
    <w:rsid w:val="00C94E31"/>
    <w:rsid w:val="00CA43C7"/>
    <w:rsid w:val="00CB3A70"/>
    <w:rsid w:val="00CC338D"/>
    <w:rsid w:val="00CC718E"/>
    <w:rsid w:val="00CE3ABD"/>
    <w:rsid w:val="00CE577C"/>
    <w:rsid w:val="00CE7FD9"/>
    <w:rsid w:val="00D001BB"/>
    <w:rsid w:val="00D00EFB"/>
    <w:rsid w:val="00D02DB7"/>
    <w:rsid w:val="00D03A1A"/>
    <w:rsid w:val="00D17B4E"/>
    <w:rsid w:val="00D240F1"/>
    <w:rsid w:val="00D35298"/>
    <w:rsid w:val="00D35AD8"/>
    <w:rsid w:val="00D41477"/>
    <w:rsid w:val="00D45FCE"/>
    <w:rsid w:val="00D56537"/>
    <w:rsid w:val="00D629B9"/>
    <w:rsid w:val="00D8443B"/>
    <w:rsid w:val="00DB6FF3"/>
    <w:rsid w:val="00DD6DF3"/>
    <w:rsid w:val="00DF4B53"/>
    <w:rsid w:val="00E04010"/>
    <w:rsid w:val="00E1407E"/>
    <w:rsid w:val="00E17DAA"/>
    <w:rsid w:val="00E36674"/>
    <w:rsid w:val="00E41131"/>
    <w:rsid w:val="00E43D94"/>
    <w:rsid w:val="00E45991"/>
    <w:rsid w:val="00E45DCA"/>
    <w:rsid w:val="00E615B8"/>
    <w:rsid w:val="00E86614"/>
    <w:rsid w:val="00E86EF2"/>
    <w:rsid w:val="00E87021"/>
    <w:rsid w:val="00E92FF8"/>
    <w:rsid w:val="00EB0BA0"/>
    <w:rsid w:val="00EC1649"/>
    <w:rsid w:val="00EC28FB"/>
    <w:rsid w:val="00EC6A4A"/>
    <w:rsid w:val="00EC7BD4"/>
    <w:rsid w:val="00ED57F8"/>
    <w:rsid w:val="00F033AE"/>
    <w:rsid w:val="00F15DFC"/>
    <w:rsid w:val="00F40D00"/>
    <w:rsid w:val="00F460E2"/>
    <w:rsid w:val="00F517FD"/>
    <w:rsid w:val="00F52664"/>
    <w:rsid w:val="00F82EA8"/>
    <w:rsid w:val="00F85F29"/>
    <w:rsid w:val="00F86CD5"/>
    <w:rsid w:val="00FA0B78"/>
    <w:rsid w:val="00FA6BAF"/>
    <w:rsid w:val="00FC3129"/>
    <w:rsid w:val="00FC51F3"/>
    <w:rsid w:val="00FE17A8"/>
    <w:rsid w:val="00FF252A"/>
    <w:rsid w:val="00FF3E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49"/>
    <o:shapelayout v:ext="edit">
      <o:idmap v:ext="edit" data="1"/>
    </o:shapelayout>
  </w:shapeDefaults>
  <w:decimalSymbol w:val=","/>
  <w:listSeparator w:val=";"/>
  <w14:docId w14:val="7F673E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4B0B45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af2">
    <w:name w:val="Нормальный (таблица)"/>
    <w:basedOn w:val="a"/>
    <w:next w:val="a"/>
    <w:uiPriority w:val="99"/>
    <w:rsid w:val="00F517FD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F517FD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Body Text"/>
    <w:basedOn w:val="a"/>
    <w:link w:val="af5"/>
    <w:rsid w:val="00CE3ABD"/>
    <w:pPr>
      <w:spacing w:after="120"/>
      <w:ind w:firstLine="0"/>
    </w:pPr>
    <w:rPr>
      <w:rFonts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CE3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uiPriority w:val="99"/>
    <w:semiHidden/>
    <w:rsid w:val="00BF1E14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BF1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rsid w:val="00BF1E14"/>
    <w:rPr>
      <w:rFonts w:cs="Times New Roman"/>
      <w:vertAlign w:val="superscript"/>
    </w:rPr>
  </w:style>
  <w:style w:type="paragraph" w:customStyle="1" w:styleId="ConsPlusNormal">
    <w:name w:val="ConsPlusNormal"/>
    <w:rsid w:val="006D7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5B61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1A1989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character" w:customStyle="1" w:styleId="3">
    <w:name w:val="стиль3"/>
    <w:basedOn w:val="a0"/>
    <w:rsid w:val="001A1989"/>
  </w:style>
  <w:style w:type="paragraph" w:styleId="a4">
    <w:name w:val="Balloon Text"/>
    <w:basedOn w:val="a"/>
    <w:link w:val="a5"/>
    <w:uiPriority w:val="99"/>
    <w:semiHidden/>
    <w:unhideWhenUsed/>
    <w:rsid w:val="00A506CA"/>
    <w:pPr>
      <w:overflowPunct w:val="0"/>
      <w:autoSpaceDE w:val="0"/>
      <w:autoSpaceDN w:val="0"/>
      <w:adjustRightInd w:val="0"/>
      <w:ind w:firstLine="0"/>
      <w:textAlignment w:val="baseline"/>
    </w:pPr>
    <w:rPr>
      <w:rFonts w:ascii="Tahoma" w:hAnsi="Tahoma" w:cs="Tahoma"/>
      <w:sz w:val="16"/>
      <w:szCs w:val="16"/>
      <w:lang w:eastAsia="ru-RU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CA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B615F9"/>
    <w:pPr>
      <w:ind w:left="720" w:firstLine="0"/>
      <w:contextualSpacing/>
    </w:pPr>
    <w:rPr>
      <w:rFonts w:eastAsia="Calibri" w:cs="Times New Roman"/>
    </w:rPr>
  </w:style>
  <w:style w:type="table" w:styleId="a7">
    <w:name w:val="Table Grid"/>
    <w:basedOn w:val="a1"/>
    <w:uiPriority w:val="99"/>
    <w:rsid w:val="00695B61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header"/>
    <w:basedOn w:val="a"/>
    <w:link w:val="a9"/>
    <w:uiPriority w:val="99"/>
    <w:rsid w:val="00695B6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695B61"/>
    <w:rPr>
      <w:rFonts w:ascii="Times New Roman" w:eastAsia="Times New Roman" w:hAnsi="Times New Roman" w:cs="Calibri"/>
      <w:sz w:val="28"/>
    </w:rPr>
  </w:style>
  <w:style w:type="paragraph" w:styleId="aa">
    <w:name w:val="footer"/>
    <w:basedOn w:val="a"/>
    <w:link w:val="ab"/>
    <w:uiPriority w:val="99"/>
    <w:unhideWhenUsed/>
    <w:rsid w:val="00695B61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95B61"/>
    <w:rPr>
      <w:rFonts w:ascii="Times New Roman" w:eastAsia="Times New Roman" w:hAnsi="Times New Roman" w:cs="Calibri"/>
      <w:sz w:val="28"/>
    </w:rPr>
  </w:style>
  <w:style w:type="character" w:styleId="ac">
    <w:name w:val="annotation reference"/>
    <w:basedOn w:val="a0"/>
    <w:uiPriority w:val="99"/>
    <w:semiHidden/>
    <w:unhideWhenUsed/>
    <w:rsid w:val="00CC338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C338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CC338D"/>
    <w:rPr>
      <w:rFonts w:ascii="Times New Roman" w:eastAsia="Times New Roman" w:hAnsi="Times New Roman" w:cs="Calibri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C338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C338D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4B0B45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paragraph" w:customStyle="1" w:styleId="af2">
    <w:name w:val="Нормальный (таблица)"/>
    <w:basedOn w:val="a"/>
    <w:next w:val="a"/>
    <w:uiPriority w:val="99"/>
    <w:rsid w:val="00F517FD"/>
    <w:pPr>
      <w:widowControl w:val="0"/>
      <w:autoSpaceDE w:val="0"/>
      <w:autoSpaceDN w:val="0"/>
      <w:adjustRightInd w:val="0"/>
      <w:ind w:firstLine="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customStyle="1" w:styleId="af3">
    <w:name w:val="Прижатый влево"/>
    <w:basedOn w:val="a"/>
    <w:next w:val="a"/>
    <w:uiPriority w:val="99"/>
    <w:rsid w:val="00F517FD"/>
    <w:pPr>
      <w:widowControl w:val="0"/>
      <w:autoSpaceDE w:val="0"/>
      <w:autoSpaceDN w:val="0"/>
      <w:adjustRightInd w:val="0"/>
      <w:ind w:firstLine="0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4">
    <w:name w:val="Body Text"/>
    <w:basedOn w:val="a"/>
    <w:link w:val="af5"/>
    <w:rsid w:val="00CE3ABD"/>
    <w:pPr>
      <w:spacing w:after="120"/>
      <w:ind w:firstLine="0"/>
    </w:pPr>
    <w:rPr>
      <w:rFonts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rsid w:val="00CE3AB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6">
    <w:name w:val="footnote text"/>
    <w:basedOn w:val="a"/>
    <w:link w:val="af7"/>
    <w:uiPriority w:val="99"/>
    <w:semiHidden/>
    <w:rsid w:val="00BF1E14"/>
    <w:pPr>
      <w:ind w:firstLine="0"/>
    </w:pPr>
    <w:rPr>
      <w:rFonts w:cs="Times New Roman"/>
      <w:sz w:val="20"/>
      <w:szCs w:val="20"/>
      <w:lang w:eastAsia="ru-RU"/>
    </w:rPr>
  </w:style>
  <w:style w:type="character" w:customStyle="1" w:styleId="af7">
    <w:name w:val="Текст сноски Знак"/>
    <w:basedOn w:val="a0"/>
    <w:link w:val="af6"/>
    <w:uiPriority w:val="99"/>
    <w:semiHidden/>
    <w:rsid w:val="00BF1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8">
    <w:name w:val="footnote reference"/>
    <w:basedOn w:val="a0"/>
    <w:uiPriority w:val="99"/>
    <w:semiHidden/>
    <w:rsid w:val="00BF1E14"/>
    <w:rPr>
      <w:rFonts w:cs="Times New Roman"/>
      <w:vertAlign w:val="superscript"/>
    </w:rPr>
  </w:style>
  <w:style w:type="paragraph" w:customStyle="1" w:styleId="ConsPlusNormal">
    <w:name w:val="ConsPlusNormal"/>
    <w:rsid w:val="006D7B9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0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328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855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6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8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34348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54263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38757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8262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160216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11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068973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46656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212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326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4929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165157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05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668064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61509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9772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08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914346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67877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83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2459619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09883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708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780125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1842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2817952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650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0996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05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5970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697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6428806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50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86156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4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1931801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98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39140950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9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04588424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92979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3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95393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48772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946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245057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825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9658018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1602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61917819">
          <w:marLeft w:val="60"/>
          <w:marRight w:val="60"/>
          <w:marTop w:val="105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622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36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hnina\Documents\&#1064;&#1072;&#1073;&#1083;&#1086;&#1085;&#1099;%20&#1076;&#1086;&#1082;&#1091;&#1084;&#1077;&#1085;&#1090;&#1086;&#1074;\&#1064;&#1072;&#1073;&#1083;&#1086;&#1085;%20&#1087;&#1088;&#1086;&#1089;&#1090;&#1086;&#1081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810189-510E-4B17-A7A9-418E60E10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простой.dotx</Template>
  <TotalTime>656</TotalTime>
  <Pages>23</Pages>
  <Words>5520</Words>
  <Characters>31469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pravitelstvo</Company>
  <LinksUpToDate>false</LinksUpToDate>
  <CharactersWithSpaces>36916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Махнина Дина Владимировна</dc:creator>
  <cp:lastModifiedBy>Иванов Денис Валерьевич</cp:lastModifiedBy>
  <cp:revision>18</cp:revision>
  <cp:lastPrinted>2023-09-26T05:41:00Z</cp:lastPrinted>
  <dcterms:created xsi:type="dcterms:W3CDTF">2023-11-10T12:54:00Z</dcterms:created>
  <dcterms:modified xsi:type="dcterms:W3CDTF">2023-11-16T13:06:00Z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Директор департамента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Л.М. Андреева</vt:lpwstr>
  </property>
  <property fmtid="{D5CDD505-2E9C-101B-9397-08002B2CF9AE}" pid="5" name="Содержание">
    <vt:lpwstr>О внесении изменений в приказ департамента труда и социальной поддержки населения Ярославской области от 29.06.2012 № 53-12</vt:lpwstr>
  </property>
  <property fmtid="{D5CDD505-2E9C-101B-9397-08002B2CF9AE}" pid="6" name="INSTALL_ID">
    <vt:lpwstr>34115</vt:lpwstr>
  </property>
</Properties>
</file>